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52B7" w14:textId="77777777" w:rsidR="00173E8A" w:rsidRPr="00173E8A" w:rsidRDefault="00173E8A" w:rsidP="00E914F8">
      <w:pPr>
        <w:pStyle w:val="Heading2"/>
        <w:rPr>
          <w:i/>
          <w:sz w:val="30"/>
          <w:szCs w:val="30"/>
        </w:rPr>
      </w:pPr>
      <w:r w:rsidRPr="00173E8A">
        <w:rPr>
          <w:i/>
          <w:sz w:val="30"/>
          <w:szCs w:val="30"/>
        </w:rPr>
        <w:t>DRAFT</w:t>
      </w:r>
    </w:p>
    <w:p w14:paraId="0406FFEA" w14:textId="247E1C84"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927AAC">
        <w:rPr>
          <w:sz w:val="30"/>
          <w:szCs w:val="30"/>
        </w:rPr>
        <w:t>1</w:t>
      </w:r>
      <w:r w:rsidR="009C0158">
        <w:rPr>
          <w:sz w:val="30"/>
          <w:szCs w:val="30"/>
        </w:rPr>
        <w:t xml:space="preserve"> </w:t>
      </w:r>
      <w:r w:rsidR="00927AAC">
        <w:rPr>
          <w:sz w:val="30"/>
          <w:szCs w:val="30"/>
        </w:rPr>
        <w:t xml:space="preserve">July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3042FD">
        <w:rPr>
          <w:sz w:val="30"/>
          <w:szCs w:val="30"/>
        </w:rPr>
        <w:t xml:space="preserve">at Spencers Wood </w:t>
      </w:r>
      <w:r w:rsidR="00DB30B8">
        <w:rPr>
          <w:sz w:val="30"/>
          <w:szCs w:val="30"/>
        </w:rPr>
        <w:t>Pavilion</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3A9F4471" w:rsidR="00E950C9" w:rsidRPr="00745FC5" w:rsidRDefault="00892977" w:rsidP="00E950C9">
      <w:pPr>
        <w:pStyle w:val="Notice"/>
        <w:tabs>
          <w:tab w:val="left" w:pos="1134"/>
        </w:tabs>
        <w:ind w:left="1134" w:hanging="1134"/>
        <w:rPr>
          <w:sz w:val="22"/>
          <w:szCs w:val="22"/>
        </w:rPr>
      </w:pPr>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902959">
        <w:rPr>
          <w:sz w:val="22"/>
          <w:szCs w:val="22"/>
        </w:rPr>
        <w:t xml:space="preserve"> </w:t>
      </w:r>
      <w:r w:rsidR="002D3384">
        <w:rPr>
          <w:sz w:val="22"/>
          <w:szCs w:val="22"/>
        </w:rPr>
        <w:t xml:space="preserve">N Boyer, </w:t>
      </w:r>
      <w:r w:rsidR="004F36AE">
        <w:rPr>
          <w:sz w:val="22"/>
          <w:szCs w:val="22"/>
        </w:rPr>
        <w:t xml:space="preserve">P Emment, </w:t>
      </w:r>
      <w:r w:rsidR="00591980" w:rsidRPr="002D3384">
        <w:rPr>
          <w:sz w:val="22"/>
          <w:szCs w:val="22"/>
        </w:rPr>
        <w:t>A Grimes,</w:t>
      </w:r>
      <w:r w:rsidR="0093231C" w:rsidRPr="002D3384">
        <w:rPr>
          <w:sz w:val="22"/>
          <w:szCs w:val="22"/>
        </w:rPr>
        <w:t xml:space="preserve"> </w:t>
      </w:r>
      <w:r w:rsidR="0093231C" w:rsidRPr="00086F27">
        <w:rPr>
          <w:sz w:val="22"/>
          <w:szCs w:val="22"/>
        </w:rPr>
        <w:t>D Lias</w:t>
      </w:r>
      <w:r w:rsidR="006C3013">
        <w:rPr>
          <w:sz w:val="22"/>
          <w:szCs w:val="22"/>
        </w:rPr>
        <w:t xml:space="preserve"> (</w:t>
      </w:r>
      <w:r w:rsidR="002A7963">
        <w:rPr>
          <w:sz w:val="22"/>
          <w:szCs w:val="22"/>
        </w:rPr>
        <w:t>Chair f</w:t>
      </w:r>
      <w:r w:rsidR="006C3013">
        <w:rPr>
          <w:sz w:val="22"/>
          <w:szCs w:val="22"/>
        </w:rPr>
        <w:t>rom item 7</w:t>
      </w:r>
      <w:r w:rsidR="00743DD5">
        <w:rPr>
          <w:sz w:val="22"/>
          <w:szCs w:val="22"/>
        </w:rPr>
        <w:t>1</w:t>
      </w:r>
      <w:r w:rsidR="006C3013">
        <w:rPr>
          <w:sz w:val="22"/>
          <w:szCs w:val="22"/>
        </w:rPr>
        <w:t>)</w:t>
      </w:r>
      <w:r w:rsidR="008E6C24">
        <w:rPr>
          <w:sz w:val="22"/>
          <w:szCs w:val="22"/>
        </w:rPr>
        <w:t xml:space="preserve"> </w:t>
      </w:r>
      <w:r w:rsidR="0013160A">
        <w:rPr>
          <w:sz w:val="22"/>
          <w:szCs w:val="22"/>
        </w:rPr>
        <w:t>and Cllr. E Brown</w:t>
      </w:r>
    </w:p>
    <w:p w14:paraId="2F00FE45" w14:textId="59D7D9AA" w:rsidR="00230F13" w:rsidRPr="00E0717C" w:rsidRDefault="00892977" w:rsidP="00E0717C">
      <w:pPr>
        <w:pStyle w:val="Notice"/>
        <w:tabs>
          <w:tab w:val="left" w:pos="1134"/>
        </w:tabs>
        <w:spacing w:after="240"/>
        <w:ind w:left="1134" w:hanging="1134"/>
        <w:rPr>
          <w:sz w:val="22"/>
          <w:szCs w:val="22"/>
        </w:rPr>
      </w:pPr>
      <w:r w:rsidRPr="00745FC5">
        <w:rPr>
          <w:sz w:val="22"/>
          <w:szCs w:val="22"/>
        </w:rPr>
        <w:t>Attending</w:t>
      </w:r>
      <w:r w:rsidR="005A7767" w:rsidRPr="00745FC5">
        <w:rPr>
          <w:sz w:val="22"/>
          <w:szCs w:val="22"/>
        </w:rPr>
        <w:t>:</w:t>
      </w:r>
      <w:r w:rsidRPr="00745FC5">
        <w:rPr>
          <w:sz w:val="22"/>
          <w:szCs w:val="22"/>
        </w:rPr>
        <w:tab/>
      </w:r>
      <w:r w:rsidR="00491589">
        <w:rPr>
          <w:sz w:val="22"/>
          <w:szCs w:val="22"/>
        </w:rPr>
        <w:t>Kouy Young (Deputy Clerk)</w:t>
      </w:r>
      <w:r w:rsidR="002D3384">
        <w:rPr>
          <w:sz w:val="22"/>
          <w:szCs w:val="22"/>
        </w:rPr>
        <w:t xml:space="preserve">, </w:t>
      </w:r>
      <w:r w:rsidR="00055D15">
        <w:rPr>
          <w:sz w:val="22"/>
          <w:szCs w:val="22"/>
        </w:rPr>
        <w:t xml:space="preserve">Jo Skidmore (Committee Secretary) </w:t>
      </w:r>
    </w:p>
    <w:p w14:paraId="09AA6CB7" w14:textId="54EC953C" w:rsidR="00230F13" w:rsidRPr="00745FC5" w:rsidRDefault="00230F13" w:rsidP="00E0717C">
      <w:pPr>
        <w:pStyle w:val="Notice"/>
        <w:tabs>
          <w:tab w:val="left" w:pos="1134"/>
        </w:tabs>
        <w:spacing w:after="240"/>
        <w:rPr>
          <w:rFonts w:cs="Calibri"/>
          <w:color w:val="000000"/>
          <w:sz w:val="22"/>
          <w:szCs w:val="22"/>
        </w:rPr>
      </w:pPr>
    </w:p>
    <w:tbl>
      <w:tblPr>
        <w:tblW w:w="9889" w:type="dxa"/>
        <w:tblLook w:val="04A0" w:firstRow="1" w:lastRow="0" w:firstColumn="1" w:lastColumn="0" w:noHBand="0" w:noVBand="1"/>
      </w:tblPr>
      <w:tblGrid>
        <w:gridCol w:w="1242"/>
        <w:gridCol w:w="8647"/>
      </w:tblGrid>
      <w:tr w:rsidR="003445F7" w:rsidRPr="00745FC5" w14:paraId="559FDE80" w14:textId="77777777" w:rsidTr="00E17DE6">
        <w:trPr>
          <w:trHeight w:val="241"/>
        </w:trPr>
        <w:tc>
          <w:tcPr>
            <w:tcW w:w="1242" w:type="dxa"/>
            <w:shd w:val="clear" w:color="auto" w:fill="auto"/>
          </w:tcPr>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8647"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E17DE6">
        <w:trPr>
          <w:trHeight w:val="253"/>
        </w:trPr>
        <w:tc>
          <w:tcPr>
            <w:tcW w:w="1242"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8647" w:type="dxa"/>
            <w:shd w:val="clear" w:color="auto" w:fill="auto"/>
          </w:tcPr>
          <w:p w14:paraId="1D910C2A" w14:textId="4287FA11" w:rsidR="003445F7" w:rsidRPr="00745FC5" w:rsidRDefault="003445F7" w:rsidP="00241127">
            <w:pPr>
              <w:pStyle w:val="Itemlevel1"/>
              <w:tabs>
                <w:tab w:val="clear" w:pos="1134"/>
                <w:tab w:val="left" w:pos="952"/>
              </w:tabs>
              <w:spacing w:before="0"/>
              <w:rPr>
                <w:b/>
                <w:sz w:val="22"/>
                <w:szCs w:val="22"/>
              </w:rPr>
            </w:pPr>
          </w:p>
        </w:tc>
      </w:tr>
      <w:tr w:rsidR="00D6000D" w:rsidRPr="00745FC5" w14:paraId="2597C971" w14:textId="77777777" w:rsidTr="00E17DE6">
        <w:trPr>
          <w:trHeight w:val="253"/>
        </w:trPr>
        <w:tc>
          <w:tcPr>
            <w:tcW w:w="1242" w:type="dxa"/>
            <w:shd w:val="clear" w:color="auto" w:fill="auto"/>
          </w:tcPr>
          <w:p w14:paraId="7249E3FB" w14:textId="00A8478E" w:rsidR="00D6000D" w:rsidRPr="00D23A20" w:rsidRDefault="00D6000D" w:rsidP="00241127">
            <w:pPr>
              <w:pStyle w:val="Itemlevel1"/>
              <w:tabs>
                <w:tab w:val="clear" w:pos="1134"/>
                <w:tab w:val="left" w:pos="952"/>
              </w:tabs>
              <w:spacing w:before="0"/>
              <w:rPr>
                <w:sz w:val="22"/>
                <w:szCs w:val="22"/>
              </w:rPr>
            </w:pPr>
            <w:r>
              <w:rPr>
                <w:sz w:val="22"/>
                <w:szCs w:val="22"/>
              </w:rPr>
              <w:t>21/PC/66</w:t>
            </w:r>
          </w:p>
        </w:tc>
        <w:tc>
          <w:tcPr>
            <w:tcW w:w="8647" w:type="dxa"/>
            <w:shd w:val="clear" w:color="auto" w:fill="auto"/>
          </w:tcPr>
          <w:p w14:paraId="62A18013" w14:textId="13AE36F7" w:rsidR="00D6000D" w:rsidRDefault="002E6672" w:rsidP="00433799">
            <w:pPr>
              <w:pStyle w:val="Itemlevel1"/>
              <w:tabs>
                <w:tab w:val="clear" w:pos="1134"/>
                <w:tab w:val="left" w:pos="952"/>
              </w:tabs>
              <w:spacing w:before="0"/>
              <w:rPr>
                <w:b/>
                <w:sz w:val="22"/>
                <w:szCs w:val="22"/>
              </w:rPr>
            </w:pPr>
            <w:r w:rsidRPr="002E6672">
              <w:rPr>
                <w:bCs/>
                <w:sz w:val="22"/>
                <w:szCs w:val="22"/>
              </w:rPr>
              <w:t>It was</w:t>
            </w:r>
            <w:r>
              <w:rPr>
                <w:b/>
                <w:sz w:val="22"/>
                <w:szCs w:val="22"/>
              </w:rPr>
              <w:t xml:space="preserve"> PROPOSED </w:t>
            </w:r>
            <w:r w:rsidRPr="002E6672">
              <w:rPr>
                <w:bCs/>
                <w:sz w:val="22"/>
                <w:szCs w:val="22"/>
              </w:rPr>
              <w:t>that Cllr. Grimes would chair the meeting in the absence of Cllr. Peer and Cllr</w:t>
            </w:r>
            <w:r>
              <w:rPr>
                <w:bCs/>
                <w:sz w:val="22"/>
                <w:szCs w:val="22"/>
              </w:rPr>
              <w:t>.</w:t>
            </w:r>
            <w:r w:rsidRPr="002E6672">
              <w:rPr>
                <w:bCs/>
                <w:sz w:val="22"/>
                <w:szCs w:val="22"/>
              </w:rPr>
              <w:t xml:space="preserve"> Lias</w:t>
            </w:r>
            <w:r>
              <w:rPr>
                <w:bCs/>
                <w:sz w:val="22"/>
                <w:szCs w:val="22"/>
              </w:rPr>
              <w:t>.</w:t>
            </w:r>
          </w:p>
          <w:p w14:paraId="70E9D0F1" w14:textId="77777777" w:rsidR="002E6672" w:rsidRDefault="002E6672" w:rsidP="00433799">
            <w:pPr>
              <w:pStyle w:val="Itemlevel1"/>
              <w:tabs>
                <w:tab w:val="clear" w:pos="1134"/>
                <w:tab w:val="left" w:pos="952"/>
              </w:tabs>
              <w:spacing w:before="0"/>
              <w:rPr>
                <w:b/>
                <w:sz w:val="22"/>
                <w:szCs w:val="22"/>
              </w:rPr>
            </w:pPr>
          </w:p>
          <w:p w14:paraId="17BC15AA" w14:textId="1D7F4FF7" w:rsidR="002E6672" w:rsidRPr="002E6672" w:rsidRDefault="002E6672" w:rsidP="00433799">
            <w:pPr>
              <w:pStyle w:val="Itemlevel1"/>
              <w:tabs>
                <w:tab w:val="clear" w:pos="1134"/>
                <w:tab w:val="left" w:pos="952"/>
              </w:tabs>
              <w:spacing w:before="0"/>
              <w:rPr>
                <w:bCs/>
                <w:sz w:val="22"/>
                <w:szCs w:val="22"/>
              </w:rPr>
            </w:pPr>
            <w:r w:rsidRPr="002E6672">
              <w:rPr>
                <w:bCs/>
                <w:sz w:val="22"/>
                <w:szCs w:val="22"/>
              </w:rPr>
              <w:t xml:space="preserve">Proposer: Cllr. Boyer       Seconder: Cllr Emment      Unanimously Agreed </w:t>
            </w:r>
          </w:p>
        </w:tc>
      </w:tr>
      <w:tr w:rsidR="00D6000D" w:rsidRPr="00745FC5" w14:paraId="2C0CA650" w14:textId="77777777" w:rsidTr="00E17DE6">
        <w:trPr>
          <w:trHeight w:val="253"/>
        </w:trPr>
        <w:tc>
          <w:tcPr>
            <w:tcW w:w="1242" w:type="dxa"/>
            <w:shd w:val="clear" w:color="auto" w:fill="auto"/>
          </w:tcPr>
          <w:p w14:paraId="601E7C3B" w14:textId="77777777" w:rsidR="00D6000D" w:rsidRPr="00D23A20" w:rsidRDefault="00D6000D" w:rsidP="00241127">
            <w:pPr>
              <w:pStyle w:val="Itemlevel1"/>
              <w:tabs>
                <w:tab w:val="clear" w:pos="1134"/>
                <w:tab w:val="left" w:pos="952"/>
              </w:tabs>
              <w:spacing w:before="0"/>
              <w:rPr>
                <w:sz w:val="22"/>
                <w:szCs w:val="22"/>
              </w:rPr>
            </w:pPr>
          </w:p>
        </w:tc>
        <w:tc>
          <w:tcPr>
            <w:tcW w:w="8647" w:type="dxa"/>
            <w:shd w:val="clear" w:color="auto" w:fill="auto"/>
          </w:tcPr>
          <w:p w14:paraId="0C90DA20" w14:textId="77777777" w:rsidR="00D6000D" w:rsidRPr="00D23A20" w:rsidRDefault="00D6000D" w:rsidP="00433799">
            <w:pPr>
              <w:pStyle w:val="Itemlevel1"/>
              <w:tabs>
                <w:tab w:val="clear" w:pos="1134"/>
                <w:tab w:val="left" w:pos="952"/>
              </w:tabs>
              <w:spacing w:before="0"/>
              <w:rPr>
                <w:b/>
                <w:sz w:val="22"/>
                <w:szCs w:val="22"/>
              </w:rPr>
            </w:pPr>
          </w:p>
        </w:tc>
      </w:tr>
      <w:tr w:rsidR="003445F7" w:rsidRPr="00745FC5" w14:paraId="073391E7" w14:textId="77777777" w:rsidTr="00E17DE6">
        <w:trPr>
          <w:trHeight w:val="253"/>
        </w:trPr>
        <w:tc>
          <w:tcPr>
            <w:tcW w:w="1242" w:type="dxa"/>
            <w:shd w:val="clear" w:color="auto" w:fill="auto"/>
          </w:tcPr>
          <w:p w14:paraId="046D655E" w14:textId="4565AE9F"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927AAC">
              <w:rPr>
                <w:sz w:val="22"/>
                <w:szCs w:val="22"/>
              </w:rPr>
              <w:t>6</w:t>
            </w:r>
            <w:r w:rsidR="00D6000D">
              <w:rPr>
                <w:sz w:val="22"/>
                <w:szCs w:val="22"/>
              </w:rPr>
              <w:t>7</w:t>
            </w:r>
          </w:p>
        </w:tc>
        <w:tc>
          <w:tcPr>
            <w:tcW w:w="8647" w:type="dxa"/>
            <w:shd w:val="clear" w:color="auto" w:fill="auto"/>
          </w:tcPr>
          <w:p w14:paraId="73D68184" w14:textId="5D2A34CD" w:rsidR="003445F7" w:rsidRPr="00D23A20" w:rsidRDefault="003445F7" w:rsidP="00433799">
            <w:pPr>
              <w:pStyle w:val="Itemlevel1"/>
              <w:tabs>
                <w:tab w:val="clear" w:pos="1134"/>
                <w:tab w:val="left" w:pos="952"/>
              </w:tabs>
              <w:spacing w:before="0"/>
              <w:rPr>
                <w:b/>
                <w:sz w:val="22"/>
                <w:szCs w:val="22"/>
              </w:rPr>
            </w:pPr>
            <w:r w:rsidRPr="00D23A20">
              <w:rPr>
                <w:b/>
                <w:sz w:val="22"/>
                <w:szCs w:val="22"/>
              </w:rPr>
              <w:t>Public Questions</w:t>
            </w:r>
          </w:p>
        </w:tc>
      </w:tr>
      <w:tr w:rsidR="003445F7" w:rsidRPr="00745FC5" w14:paraId="601F050D" w14:textId="77777777" w:rsidTr="00E17DE6">
        <w:trPr>
          <w:trHeight w:val="410"/>
        </w:trPr>
        <w:tc>
          <w:tcPr>
            <w:tcW w:w="1242"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CFA03DA" w14:textId="37388A65" w:rsidR="008451AB" w:rsidRDefault="008451AB" w:rsidP="00B82FA8">
            <w:pPr>
              <w:pStyle w:val="Itemlevel1"/>
              <w:tabs>
                <w:tab w:val="clear" w:pos="1134"/>
                <w:tab w:val="left" w:pos="952"/>
              </w:tabs>
              <w:spacing w:before="0"/>
              <w:rPr>
                <w:bCs/>
                <w:sz w:val="22"/>
                <w:szCs w:val="22"/>
              </w:rPr>
            </w:pPr>
          </w:p>
          <w:p w14:paraId="6A7D331E" w14:textId="745DDA9A" w:rsidR="0013160A" w:rsidRPr="00D23A20" w:rsidRDefault="00927AAC" w:rsidP="009C0158">
            <w:pPr>
              <w:pStyle w:val="Itemlevel1"/>
              <w:tabs>
                <w:tab w:val="clear" w:pos="1134"/>
                <w:tab w:val="left" w:pos="952"/>
              </w:tabs>
              <w:spacing w:before="0"/>
              <w:rPr>
                <w:bCs/>
                <w:sz w:val="22"/>
                <w:szCs w:val="22"/>
              </w:rPr>
            </w:pPr>
            <w:r>
              <w:rPr>
                <w:bCs/>
                <w:sz w:val="22"/>
                <w:szCs w:val="22"/>
              </w:rPr>
              <w:t>66</w:t>
            </w:r>
            <w:r w:rsidR="0013160A">
              <w:rPr>
                <w:bCs/>
                <w:sz w:val="22"/>
                <w:szCs w:val="22"/>
              </w:rPr>
              <w:t xml:space="preserve">.1 </w:t>
            </w:r>
            <w:r w:rsidR="009C0158">
              <w:rPr>
                <w:bCs/>
                <w:sz w:val="22"/>
                <w:szCs w:val="22"/>
              </w:rPr>
              <w:t xml:space="preserve">There were no public questions. </w:t>
            </w:r>
            <w:r w:rsidR="0038012A">
              <w:rPr>
                <w:bCs/>
                <w:sz w:val="22"/>
                <w:szCs w:val="22"/>
              </w:rPr>
              <w:t xml:space="preserve"> </w:t>
            </w:r>
            <w:r w:rsidR="0013160A">
              <w:rPr>
                <w:bCs/>
                <w:sz w:val="22"/>
                <w:szCs w:val="22"/>
              </w:rPr>
              <w:t xml:space="preserve"> </w:t>
            </w:r>
          </w:p>
        </w:tc>
      </w:tr>
      <w:tr w:rsidR="003445F7" w:rsidRPr="00745FC5" w14:paraId="04CE4746" w14:textId="77777777" w:rsidTr="00E17DE6">
        <w:trPr>
          <w:trHeight w:val="241"/>
        </w:trPr>
        <w:tc>
          <w:tcPr>
            <w:tcW w:w="1242"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E17DE6">
        <w:trPr>
          <w:trHeight w:val="241"/>
        </w:trPr>
        <w:tc>
          <w:tcPr>
            <w:tcW w:w="1242" w:type="dxa"/>
            <w:shd w:val="clear" w:color="auto" w:fill="auto"/>
          </w:tcPr>
          <w:p w14:paraId="7890F8C1" w14:textId="4B5346E4"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927AAC">
              <w:rPr>
                <w:sz w:val="22"/>
                <w:szCs w:val="22"/>
              </w:rPr>
              <w:t>6</w:t>
            </w:r>
            <w:r w:rsidR="00D6000D">
              <w:rPr>
                <w:sz w:val="22"/>
                <w:szCs w:val="22"/>
              </w:rPr>
              <w:t>8</w:t>
            </w:r>
          </w:p>
        </w:tc>
        <w:tc>
          <w:tcPr>
            <w:tcW w:w="8647"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E17DE6">
        <w:trPr>
          <w:trHeight w:val="194"/>
        </w:trPr>
        <w:tc>
          <w:tcPr>
            <w:tcW w:w="1242"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E17DE6">
        <w:trPr>
          <w:trHeight w:val="739"/>
        </w:trPr>
        <w:tc>
          <w:tcPr>
            <w:tcW w:w="1242"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F358200" w14:textId="76B9DC49" w:rsidR="003445F7" w:rsidRPr="00D23A20" w:rsidRDefault="00927AAC" w:rsidP="00CA1647">
            <w:pPr>
              <w:pStyle w:val="Itemlevel1"/>
              <w:tabs>
                <w:tab w:val="clear" w:pos="1134"/>
                <w:tab w:val="left" w:pos="952"/>
              </w:tabs>
              <w:spacing w:before="0"/>
              <w:rPr>
                <w:sz w:val="22"/>
                <w:szCs w:val="22"/>
              </w:rPr>
            </w:pPr>
            <w:r>
              <w:rPr>
                <w:sz w:val="22"/>
                <w:szCs w:val="22"/>
              </w:rPr>
              <w:t>6</w:t>
            </w:r>
            <w:r w:rsidR="002E6672">
              <w:rPr>
                <w:sz w:val="22"/>
                <w:szCs w:val="22"/>
              </w:rPr>
              <w:t>8</w:t>
            </w:r>
            <w:r w:rsidR="00F11BFD" w:rsidRPr="00D23A20">
              <w:rPr>
                <w:sz w:val="22"/>
                <w:szCs w:val="22"/>
              </w:rPr>
              <w:t>.1</w:t>
            </w:r>
            <w:r w:rsidR="003445F7" w:rsidRPr="00D23A20">
              <w:rPr>
                <w:sz w:val="22"/>
                <w:szCs w:val="22"/>
              </w:rPr>
              <w:t xml:space="preserve"> </w:t>
            </w:r>
            <w:r w:rsidR="00BA4154">
              <w:rPr>
                <w:sz w:val="22"/>
                <w:szCs w:val="22"/>
              </w:rPr>
              <w:t>Apologies were received from Cllr</w:t>
            </w:r>
            <w:r w:rsidR="00D6000D">
              <w:rPr>
                <w:sz w:val="22"/>
                <w:szCs w:val="22"/>
              </w:rPr>
              <w:t>’</w:t>
            </w:r>
            <w:r w:rsidR="00BA4154">
              <w:rPr>
                <w:sz w:val="22"/>
                <w:szCs w:val="22"/>
              </w:rPr>
              <w:t xml:space="preserve">s </w:t>
            </w:r>
            <w:r w:rsidR="00D6000D">
              <w:rPr>
                <w:sz w:val="22"/>
                <w:szCs w:val="22"/>
              </w:rPr>
              <w:t xml:space="preserve">Peer, </w:t>
            </w:r>
            <w:r w:rsidR="00BA4154">
              <w:rPr>
                <w:sz w:val="22"/>
                <w:szCs w:val="22"/>
              </w:rPr>
              <w:t xml:space="preserve">James and Jahromi. </w:t>
            </w:r>
          </w:p>
          <w:p w14:paraId="02C91232" w14:textId="77777777" w:rsidR="003445F7" w:rsidRPr="00D23A20" w:rsidRDefault="003445F7" w:rsidP="00241127">
            <w:pPr>
              <w:pStyle w:val="Itemlevel1"/>
              <w:tabs>
                <w:tab w:val="clear" w:pos="1134"/>
                <w:tab w:val="left" w:pos="952"/>
              </w:tabs>
              <w:spacing w:before="0"/>
              <w:rPr>
                <w:sz w:val="22"/>
                <w:szCs w:val="22"/>
              </w:rPr>
            </w:pPr>
          </w:p>
          <w:p w14:paraId="76CBB39F" w14:textId="13F9D533" w:rsidR="00E75389" w:rsidRPr="00D23A20" w:rsidRDefault="00927AAC" w:rsidP="00F31040">
            <w:pPr>
              <w:pStyle w:val="Itemlevel1"/>
              <w:tabs>
                <w:tab w:val="clear" w:pos="1134"/>
                <w:tab w:val="left" w:pos="952"/>
              </w:tabs>
              <w:spacing w:before="0"/>
              <w:ind w:left="370" w:hanging="357"/>
              <w:rPr>
                <w:sz w:val="22"/>
                <w:szCs w:val="22"/>
              </w:rPr>
            </w:pPr>
            <w:r>
              <w:rPr>
                <w:sz w:val="22"/>
                <w:szCs w:val="22"/>
              </w:rPr>
              <w:t>6</w:t>
            </w:r>
            <w:r w:rsidR="002E6672">
              <w:rPr>
                <w:sz w:val="22"/>
                <w:szCs w:val="22"/>
              </w:rPr>
              <w:t>8</w:t>
            </w:r>
            <w:r w:rsidR="00F11BFD" w:rsidRPr="00D23A20">
              <w:rPr>
                <w:sz w:val="22"/>
                <w:szCs w:val="22"/>
              </w:rPr>
              <w:t>.2</w:t>
            </w:r>
            <w:r w:rsidR="003445F7" w:rsidRPr="00D23A20">
              <w:rPr>
                <w:sz w:val="22"/>
                <w:szCs w:val="22"/>
              </w:rPr>
              <w:t xml:space="preserve"> There were no declarations of interest.</w:t>
            </w:r>
          </w:p>
        </w:tc>
      </w:tr>
      <w:tr w:rsidR="003445F7" w:rsidRPr="00745FC5" w14:paraId="34E15369" w14:textId="77777777" w:rsidTr="00E17DE6">
        <w:trPr>
          <w:trHeight w:val="224"/>
        </w:trPr>
        <w:tc>
          <w:tcPr>
            <w:tcW w:w="1242"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E17DE6">
        <w:trPr>
          <w:trHeight w:val="370"/>
        </w:trPr>
        <w:tc>
          <w:tcPr>
            <w:tcW w:w="1242" w:type="dxa"/>
            <w:shd w:val="clear" w:color="auto" w:fill="auto"/>
          </w:tcPr>
          <w:p w14:paraId="4349BCFC" w14:textId="4E8C9FAC"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927AAC">
              <w:rPr>
                <w:sz w:val="22"/>
                <w:szCs w:val="22"/>
              </w:rPr>
              <w:t>6</w:t>
            </w:r>
            <w:r w:rsidR="00D6000D">
              <w:rPr>
                <w:sz w:val="22"/>
                <w:szCs w:val="22"/>
              </w:rPr>
              <w:t>9</w:t>
            </w:r>
          </w:p>
        </w:tc>
        <w:tc>
          <w:tcPr>
            <w:tcW w:w="8647" w:type="dxa"/>
            <w:shd w:val="clear" w:color="auto" w:fill="auto"/>
          </w:tcPr>
          <w:p w14:paraId="7EE3E137" w14:textId="176A17D6" w:rsidR="003445F7" w:rsidRPr="00D23A20" w:rsidRDefault="00E75389" w:rsidP="00241127">
            <w:pPr>
              <w:pStyle w:val="Itemlevel1"/>
              <w:tabs>
                <w:tab w:val="clear" w:pos="1134"/>
                <w:tab w:val="left" w:pos="952"/>
              </w:tabs>
              <w:spacing w:before="0"/>
              <w:rPr>
                <w:b/>
                <w:sz w:val="22"/>
                <w:szCs w:val="22"/>
              </w:rPr>
            </w:pPr>
            <w:r>
              <w:rPr>
                <w:b/>
                <w:sz w:val="22"/>
                <w:szCs w:val="22"/>
              </w:rPr>
              <w:t>M</w:t>
            </w:r>
            <w:r w:rsidR="003445F7" w:rsidRPr="00D23A20">
              <w:rPr>
                <w:b/>
                <w:sz w:val="22"/>
                <w:szCs w:val="22"/>
              </w:rPr>
              <w:t>inutes of the previous meeting</w:t>
            </w:r>
          </w:p>
        </w:tc>
      </w:tr>
      <w:tr w:rsidR="003445F7" w:rsidRPr="00745FC5" w14:paraId="00F22952" w14:textId="77777777" w:rsidTr="00E17DE6">
        <w:trPr>
          <w:trHeight w:val="559"/>
        </w:trPr>
        <w:tc>
          <w:tcPr>
            <w:tcW w:w="1242"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813DC4D" w14:textId="1027FA23"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927AAC">
              <w:rPr>
                <w:sz w:val="22"/>
                <w:szCs w:val="22"/>
              </w:rPr>
              <w:t>3 June</w:t>
            </w:r>
            <w:r w:rsidR="0013160A">
              <w:rPr>
                <w:sz w:val="22"/>
                <w:szCs w:val="22"/>
              </w:rPr>
              <w:t xml:space="preserve"> </w:t>
            </w:r>
            <w:r w:rsidR="003445F7" w:rsidRPr="00D23A20">
              <w:rPr>
                <w:sz w:val="22"/>
                <w:szCs w:val="22"/>
              </w:rPr>
              <w:t>202</w:t>
            </w:r>
            <w:r w:rsidR="00B238DD">
              <w:rPr>
                <w:sz w:val="22"/>
                <w:szCs w:val="22"/>
              </w:rPr>
              <w:t>1</w:t>
            </w:r>
            <w:r w:rsidR="003445F7" w:rsidRPr="00D23A20">
              <w:rPr>
                <w:sz w:val="22"/>
                <w:szCs w:val="22"/>
              </w:rPr>
              <w:t xml:space="preserve"> were </w:t>
            </w:r>
            <w:r w:rsidR="003B3C35" w:rsidRPr="003B3C35">
              <w:rPr>
                <w:b/>
                <w:bCs/>
                <w:sz w:val="22"/>
                <w:szCs w:val="22"/>
              </w:rPr>
              <w:t>AGREED</w:t>
            </w:r>
            <w:r w:rsidR="003B3C35">
              <w:rPr>
                <w:sz w:val="22"/>
                <w:szCs w:val="22"/>
              </w:rPr>
              <w:t xml:space="preserve"> </w:t>
            </w:r>
            <w:r w:rsidR="003445F7" w:rsidRPr="00D23A20">
              <w:rPr>
                <w:sz w:val="22"/>
                <w:szCs w:val="22"/>
              </w:rPr>
              <w:t>as a correct record of the me</w:t>
            </w:r>
            <w:r w:rsidR="002E6672">
              <w:rPr>
                <w:sz w:val="22"/>
                <w:szCs w:val="22"/>
              </w:rPr>
              <w:t xml:space="preserve">eting. </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76E004CE"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t xml:space="preserve">Proposed: Cllr. </w:t>
            </w:r>
            <w:r w:rsidR="002E6672">
              <w:rPr>
                <w:sz w:val="22"/>
                <w:szCs w:val="22"/>
              </w:rPr>
              <w:t>Emment</w:t>
            </w:r>
            <w:r w:rsidRPr="00D23A20">
              <w:rPr>
                <w:sz w:val="22"/>
                <w:szCs w:val="22"/>
              </w:rPr>
              <w:t xml:space="preserve">                    Seconder: Cllr. </w:t>
            </w:r>
            <w:r w:rsidR="002E6672">
              <w:rPr>
                <w:sz w:val="22"/>
                <w:szCs w:val="22"/>
              </w:rPr>
              <w:t>Brown</w:t>
            </w:r>
            <w:r w:rsidR="00D6000D">
              <w:rPr>
                <w:sz w:val="22"/>
                <w:szCs w:val="22"/>
              </w:rPr>
              <w:t xml:space="preserve">   </w:t>
            </w:r>
            <w:r w:rsidRPr="00D23A20">
              <w:rPr>
                <w:sz w:val="22"/>
                <w:szCs w:val="22"/>
              </w:rPr>
              <w:t xml:space="preserve">               Unanimously agreed</w:t>
            </w:r>
          </w:p>
        </w:tc>
      </w:tr>
      <w:tr w:rsidR="003445F7" w:rsidRPr="00745FC5" w14:paraId="1F9591F4" w14:textId="77777777" w:rsidTr="00E17DE6">
        <w:trPr>
          <w:trHeight w:val="241"/>
        </w:trPr>
        <w:tc>
          <w:tcPr>
            <w:tcW w:w="1242"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E17DE6">
        <w:trPr>
          <w:trHeight w:val="241"/>
        </w:trPr>
        <w:tc>
          <w:tcPr>
            <w:tcW w:w="1242" w:type="dxa"/>
            <w:shd w:val="clear" w:color="auto" w:fill="auto"/>
          </w:tcPr>
          <w:p w14:paraId="480D0CB1" w14:textId="44672560" w:rsidR="003445F7" w:rsidRPr="00D23A20" w:rsidRDefault="002E6672" w:rsidP="00241127">
            <w:pPr>
              <w:pStyle w:val="Itemlevel1"/>
              <w:tabs>
                <w:tab w:val="clear" w:pos="1134"/>
                <w:tab w:val="left" w:pos="952"/>
              </w:tabs>
              <w:spacing w:before="0"/>
              <w:rPr>
                <w:sz w:val="22"/>
                <w:szCs w:val="22"/>
              </w:rPr>
            </w:pPr>
            <w:r>
              <w:rPr>
                <w:sz w:val="22"/>
                <w:szCs w:val="22"/>
              </w:rPr>
              <w:t>21/PC/70</w:t>
            </w:r>
          </w:p>
        </w:tc>
        <w:tc>
          <w:tcPr>
            <w:tcW w:w="8647" w:type="dxa"/>
            <w:shd w:val="clear" w:color="auto" w:fill="auto"/>
          </w:tcPr>
          <w:p w14:paraId="37ACADFB" w14:textId="76058E5B" w:rsidR="003445F7" w:rsidRPr="00D23A20" w:rsidRDefault="002E6672" w:rsidP="00241127">
            <w:pPr>
              <w:pStyle w:val="Itemlevel1"/>
              <w:tabs>
                <w:tab w:val="clear" w:pos="1134"/>
                <w:tab w:val="left" w:pos="952"/>
              </w:tabs>
              <w:spacing w:before="0"/>
              <w:rPr>
                <w:b/>
                <w:sz w:val="22"/>
                <w:szCs w:val="22"/>
              </w:rPr>
            </w:pPr>
            <w:r>
              <w:rPr>
                <w:b/>
                <w:sz w:val="22"/>
                <w:szCs w:val="22"/>
              </w:rPr>
              <w:t>70</w:t>
            </w:r>
            <w:r w:rsidR="00C33C82">
              <w:rPr>
                <w:b/>
                <w:sz w:val="22"/>
                <w:szCs w:val="22"/>
              </w:rPr>
              <w:t>.1</w:t>
            </w:r>
            <w:r w:rsidR="003445F7" w:rsidRPr="00D23A20">
              <w:rPr>
                <w:b/>
                <w:sz w:val="22"/>
                <w:szCs w:val="22"/>
              </w:rPr>
              <w:t xml:space="preserve"> Actions </w:t>
            </w:r>
          </w:p>
        </w:tc>
      </w:tr>
      <w:tr w:rsidR="00633065" w:rsidRPr="00745FC5" w14:paraId="53692D04" w14:textId="77777777" w:rsidTr="00E17DE6">
        <w:trPr>
          <w:trHeight w:val="483"/>
        </w:trPr>
        <w:tc>
          <w:tcPr>
            <w:tcW w:w="1242"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1DDD1FB" w14:textId="77777777" w:rsidR="00633065" w:rsidRPr="00D23A20" w:rsidRDefault="00633065" w:rsidP="0063345A">
            <w:pPr>
              <w:pStyle w:val="Itemlevel1"/>
              <w:tabs>
                <w:tab w:val="clear" w:pos="1134"/>
                <w:tab w:val="left" w:pos="952"/>
                <w:tab w:val="left" w:pos="1428"/>
              </w:tabs>
              <w:spacing w:before="0"/>
              <w:rPr>
                <w:b/>
                <w:bCs/>
                <w:sz w:val="22"/>
                <w:szCs w:val="22"/>
              </w:rPr>
            </w:pPr>
          </w:p>
          <w:p w14:paraId="25CD635A" w14:textId="77777777" w:rsidR="00633065" w:rsidRPr="00D23A20" w:rsidRDefault="00633065" w:rsidP="0063345A">
            <w:pPr>
              <w:pStyle w:val="Itemlevel1"/>
              <w:tabs>
                <w:tab w:val="clear" w:pos="1134"/>
                <w:tab w:val="left" w:pos="952"/>
                <w:tab w:val="left" w:pos="1428"/>
              </w:tabs>
              <w:spacing w:before="0"/>
              <w:rPr>
                <w:b/>
                <w:bCs/>
                <w:sz w:val="22"/>
                <w:szCs w:val="22"/>
              </w:rPr>
            </w:pPr>
            <w:r w:rsidRPr="00D23A20">
              <w:rPr>
                <w:b/>
                <w:bCs/>
                <w:sz w:val="22"/>
                <w:szCs w:val="22"/>
              </w:rPr>
              <w:t>Speeding in the Parish</w:t>
            </w:r>
          </w:p>
        </w:tc>
      </w:tr>
      <w:tr w:rsidR="00633065" w:rsidRPr="00745FC5" w14:paraId="2989EB85" w14:textId="77777777" w:rsidTr="00E17DE6">
        <w:trPr>
          <w:trHeight w:val="483"/>
        </w:trPr>
        <w:tc>
          <w:tcPr>
            <w:tcW w:w="1242"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7F1FDADB" w14:textId="77777777" w:rsidR="00E0717C" w:rsidRDefault="00E0717C" w:rsidP="0063345A">
            <w:pPr>
              <w:pStyle w:val="Itemlevel1"/>
              <w:tabs>
                <w:tab w:val="clear" w:pos="1134"/>
                <w:tab w:val="left" w:pos="952"/>
                <w:tab w:val="left" w:pos="1428"/>
              </w:tabs>
              <w:spacing w:before="0"/>
              <w:rPr>
                <w:sz w:val="22"/>
                <w:szCs w:val="22"/>
              </w:rPr>
            </w:pPr>
          </w:p>
          <w:p w14:paraId="4051E4EF" w14:textId="462B1DB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Graz</w:t>
            </w:r>
            <w:r w:rsidR="00491589">
              <w:rPr>
                <w:bCs/>
                <w:sz w:val="22"/>
                <w:szCs w:val="22"/>
                <w:u w:val="single"/>
                <w:lang w:val="en-GB"/>
              </w:rPr>
              <w:t>e</w:t>
            </w:r>
            <w:r w:rsidRPr="00D23A20">
              <w:rPr>
                <w:bCs/>
                <w:sz w:val="22"/>
                <w:szCs w:val="22"/>
                <w:u w:val="single"/>
                <w:lang w:val="en-GB"/>
              </w:rPr>
              <w:t>ley</w:t>
            </w:r>
            <w:r w:rsidR="007E07A7">
              <w:rPr>
                <w:bCs/>
                <w:sz w:val="22"/>
                <w:szCs w:val="22"/>
                <w:u w:val="single"/>
              </w:rPr>
              <w:t>.</w:t>
            </w:r>
            <w:r w:rsidR="0009029D">
              <w:rPr>
                <w:bCs/>
                <w:sz w:val="22"/>
                <w:szCs w:val="22"/>
                <w:u w:val="single"/>
              </w:rPr>
              <w:t xml:space="preserve"> </w:t>
            </w:r>
          </w:p>
          <w:p w14:paraId="28719C67" w14:textId="226F89D3" w:rsidR="00C14CDF" w:rsidRPr="00D23A20" w:rsidRDefault="002E6672" w:rsidP="00D6000D">
            <w:pPr>
              <w:pStyle w:val="Itemlevel1"/>
              <w:tabs>
                <w:tab w:val="clear" w:pos="1134"/>
                <w:tab w:val="left" w:pos="952"/>
                <w:tab w:val="left" w:pos="1428"/>
              </w:tabs>
              <w:spacing w:before="0"/>
              <w:rPr>
                <w:sz w:val="22"/>
                <w:szCs w:val="22"/>
              </w:rPr>
            </w:pPr>
            <w:r>
              <w:rPr>
                <w:sz w:val="22"/>
                <w:szCs w:val="22"/>
              </w:rPr>
              <w:t xml:space="preserve">In the absence of Cllr. Lias there was no update available. </w:t>
            </w:r>
            <w:r w:rsidR="00D6000D">
              <w:rPr>
                <w:sz w:val="22"/>
                <w:szCs w:val="22"/>
              </w:rPr>
              <w:t xml:space="preserve"> </w:t>
            </w:r>
          </w:p>
        </w:tc>
      </w:tr>
      <w:tr w:rsidR="00633065" w:rsidRPr="00745FC5" w14:paraId="584143B5" w14:textId="77777777" w:rsidTr="00E17DE6">
        <w:trPr>
          <w:trHeight w:val="483"/>
        </w:trPr>
        <w:tc>
          <w:tcPr>
            <w:tcW w:w="1242"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48A1C33" w14:textId="6EACDB8E" w:rsidR="00FA05A2" w:rsidRPr="00F012B6" w:rsidRDefault="00284CED" w:rsidP="008F72B4">
            <w:pPr>
              <w:pStyle w:val="Itemlevel1"/>
              <w:tabs>
                <w:tab w:val="clear" w:pos="1134"/>
                <w:tab w:val="left" w:pos="952"/>
                <w:tab w:val="left" w:pos="1428"/>
              </w:tabs>
              <w:spacing w:before="0"/>
              <w:rPr>
                <w:bCs/>
                <w:sz w:val="22"/>
                <w:szCs w:val="22"/>
                <w:lang w:val="en-GB"/>
              </w:rPr>
            </w:pPr>
            <w:r>
              <w:rPr>
                <w:bCs/>
                <w:sz w:val="22"/>
                <w:szCs w:val="22"/>
                <w:lang w:val="en-GB"/>
              </w:rPr>
              <w:t xml:space="preserve"> </w:t>
            </w:r>
            <w:r w:rsidR="00FA05A2" w:rsidRPr="00FA05A2">
              <w:rPr>
                <w:rFonts w:cs="Calibri"/>
                <w:bCs/>
                <w:sz w:val="22"/>
                <w:szCs w:val="22"/>
                <w:u w:val="single"/>
                <w:lang w:val="en-GB"/>
              </w:rPr>
              <w:t>88.2 Cllr. Lias to contact Motion to instruct to collate evidence of speeding on Hollow Lane to enable a formal request to change the speed limit to be submitted to WBC once pandemic restrictions are eased.</w:t>
            </w:r>
          </w:p>
          <w:p w14:paraId="7268198B" w14:textId="7563FC82" w:rsidR="00FA05A2" w:rsidRDefault="002E6672" w:rsidP="008F72B4">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In the absence of Cllr. Lias there was no update available. </w:t>
            </w:r>
          </w:p>
          <w:p w14:paraId="5454E77B" w14:textId="786FC1BB" w:rsidR="00F012B6" w:rsidRPr="00CE2711" w:rsidRDefault="00F012B6" w:rsidP="008F72B4">
            <w:pPr>
              <w:pStyle w:val="Itemlevel1"/>
              <w:tabs>
                <w:tab w:val="clear" w:pos="1134"/>
                <w:tab w:val="left" w:pos="952"/>
                <w:tab w:val="left" w:pos="1428"/>
              </w:tabs>
              <w:spacing w:before="0"/>
              <w:rPr>
                <w:sz w:val="22"/>
                <w:szCs w:val="22"/>
              </w:rPr>
            </w:pPr>
          </w:p>
        </w:tc>
      </w:tr>
      <w:tr w:rsidR="00F012B6" w:rsidRPr="00745FC5" w14:paraId="79566BC3" w14:textId="77777777" w:rsidTr="00E17DE6">
        <w:trPr>
          <w:trHeight w:val="616"/>
        </w:trPr>
        <w:tc>
          <w:tcPr>
            <w:tcW w:w="1242" w:type="dxa"/>
            <w:shd w:val="clear" w:color="auto" w:fill="auto"/>
          </w:tcPr>
          <w:p w14:paraId="35F67622"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199FD187" w14:textId="77777777" w:rsidR="00F012B6" w:rsidRDefault="00F012B6" w:rsidP="00F012B6">
            <w:pPr>
              <w:pStyle w:val="Itemlevel1"/>
              <w:tabs>
                <w:tab w:val="clear" w:pos="1134"/>
                <w:tab w:val="left" w:pos="952"/>
                <w:tab w:val="left" w:pos="1428"/>
              </w:tabs>
              <w:spacing w:before="0"/>
              <w:rPr>
                <w:bCs/>
                <w:sz w:val="22"/>
                <w:szCs w:val="22"/>
                <w:u w:val="single"/>
              </w:rPr>
            </w:pPr>
            <w:r w:rsidRPr="005B586D">
              <w:rPr>
                <w:bCs/>
                <w:sz w:val="22"/>
                <w:szCs w:val="22"/>
                <w:u w:val="single"/>
              </w:rPr>
              <w:t>35.2.1 Cllr Peer requested that the Clerk obtain a clear map of the Emergency Planning Zone (EPZ) for placement on the SPC website and information posters in the new Community Centre. The Clerk undertook to contact AWE, West Berkshire Council and Cllr. Montgomery.</w:t>
            </w:r>
          </w:p>
          <w:p w14:paraId="2335D6E0" w14:textId="11BDFE7F" w:rsidR="00F012B6" w:rsidRPr="005B586D" w:rsidRDefault="001665FD" w:rsidP="00F012B6">
            <w:pPr>
              <w:pStyle w:val="Itemlevel1"/>
              <w:tabs>
                <w:tab w:val="clear" w:pos="1134"/>
                <w:tab w:val="left" w:pos="952"/>
                <w:tab w:val="left" w:pos="1428"/>
              </w:tabs>
              <w:spacing w:before="0"/>
              <w:rPr>
                <w:rFonts w:cs="Calibri"/>
                <w:bCs/>
                <w:sz w:val="22"/>
                <w:szCs w:val="22"/>
                <w:u w:val="single"/>
              </w:rPr>
            </w:pPr>
            <w:r>
              <w:rPr>
                <w:rFonts w:cs="Calibri"/>
                <w:bCs/>
                <w:sz w:val="22"/>
                <w:szCs w:val="22"/>
              </w:rPr>
              <w:t xml:space="preserve">The Deputy Clerk confirmed that a map was now </w:t>
            </w:r>
            <w:r w:rsidR="002E6672">
              <w:rPr>
                <w:rFonts w:cs="Calibri"/>
                <w:bCs/>
                <w:sz w:val="22"/>
                <w:szCs w:val="22"/>
              </w:rPr>
              <w:t>available to view</w:t>
            </w:r>
            <w:r>
              <w:rPr>
                <w:rFonts w:cs="Calibri"/>
                <w:bCs/>
                <w:sz w:val="22"/>
                <w:szCs w:val="22"/>
              </w:rPr>
              <w:t xml:space="preserve"> on the SPC website. </w:t>
            </w:r>
          </w:p>
          <w:p w14:paraId="4B1ED822" w14:textId="77777777" w:rsidR="00F012B6" w:rsidRPr="00334F64" w:rsidRDefault="00F012B6" w:rsidP="00611454">
            <w:pPr>
              <w:pStyle w:val="Itemlevel1"/>
              <w:tabs>
                <w:tab w:val="clear" w:pos="1134"/>
                <w:tab w:val="left" w:pos="952"/>
                <w:tab w:val="left" w:pos="1428"/>
              </w:tabs>
              <w:spacing w:before="0"/>
              <w:rPr>
                <w:bCs/>
                <w:sz w:val="22"/>
                <w:szCs w:val="22"/>
                <w:u w:val="single"/>
                <w:lang w:val="en-GB"/>
              </w:rPr>
            </w:pPr>
          </w:p>
        </w:tc>
      </w:tr>
      <w:tr w:rsidR="00F012B6" w:rsidRPr="00745FC5" w14:paraId="0B8C8EDD" w14:textId="77777777" w:rsidTr="00E17DE6">
        <w:trPr>
          <w:trHeight w:val="616"/>
        </w:trPr>
        <w:tc>
          <w:tcPr>
            <w:tcW w:w="1242" w:type="dxa"/>
            <w:shd w:val="clear" w:color="auto" w:fill="auto"/>
          </w:tcPr>
          <w:p w14:paraId="7BB97F25"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739B556F" w14:textId="57B674F3" w:rsidR="00F012B6" w:rsidRDefault="00F012B6" w:rsidP="001665FD">
            <w:pPr>
              <w:pStyle w:val="Itemlevel1"/>
              <w:tabs>
                <w:tab w:val="clear" w:pos="1134"/>
                <w:tab w:val="left" w:pos="952"/>
                <w:tab w:val="left" w:pos="1428"/>
              </w:tabs>
              <w:spacing w:before="0"/>
              <w:rPr>
                <w:bCs/>
                <w:sz w:val="22"/>
                <w:szCs w:val="22"/>
                <w:u w:val="single"/>
              </w:rPr>
            </w:pPr>
            <w:r w:rsidRPr="005B586D">
              <w:rPr>
                <w:bCs/>
                <w:sz w:val="22"/>
                <w:szCs w:val="22"/>
                <w:u w:val="single"/>
              </w:rPr>
              <w:t xml:space="preserve">35.2.2 Even though SPC locks the yellow gate at Ryeish Pavilion, the developer has removed vegetation from either side which meant that the land could be accessed. The Clerk was asked to inform WBC of the unsecure nature of this arrangement. </w:t>
            </w:r>
          </w:p>
          <w:p w14:paraId="15B7562E" w14:textId="6D12D361" w:rsidR="001665FD" w:rsidRDefault="00B90D0E" w:rsidP="001665FD">
            <w:pPr>
              <w:pStyle w:val="Itemlevel1"/>
              <w:tabs>
                <w:tab w:val="clear" w:pos="1134"/>
                <w:tab w:val="left" w:pos="952"/>
                <w:tab w:val="left" w:pos="1428"/>
              </w:tabs>
              <w:spacing w:before="0"/>
              <w:rPr>
                <w:bCs/>
                <w:sz w:val="22"/>
                <w:szCs w:val="22"/>
              </w:rPr>
            </w:pPr>
            <w:r w:rsidRPr="00FF1524">
              <w:rPr>
                <w:bCs/>
                <w:sz w:val="22"/>
                <w:szCs w:val="22"/>
              </w:rPr>
              <w:t>The Deputy Clerk confirmed that Phil Milburn</w:t>
            </w:r>
            <w:r>
              <w:rPr>
                <w:bCs/>
                <w:sz w:val="22"/>
                <w:szCs w:val="22"/>
              </w:rPr>
              <w:t>, WBC</w:t>
            </w:r>
            <w:r w:rsidRPr="00FF1524">
              <w:rPr>
                <w:bCs/>
                <w:sz w:val="22"/>
                <w:szCs w:val="22"/>
              </w:rPr>
              <w:t xml:space="preserve"> </w:t>
            </w:r>
            <w:r>
              <w:rPr>
                <w:bCs/>
                <w:sz w:val="22"/>
                <w:szCs w:val="22"/>
              </w:rPr>
              <w:t>was</w:t>
            </w:r>
            <w:r w:rsidRPr="00FF1524">
              <w:rPr>
                <w:bCs/>
                <w:sz w:val="22"/>
                <w:szCs w:val="22"/>
              </w:rPr>
              <w:t xml:space="preserve"> chasing the developer.  </w:t>
            </w:r>
            <w:r>
              <w:rPr>
                <w:bCs/>
                <w:sz w:val="22"/>
                <w:szCs w:val="22"/>
              </w:rPr>
              <w:t>The Clerk w</w:t>
            </w:r>
            <w:r w:rsidR="009D6A98">
              <w:rPr>
                <w:bCs/>
                <w:sz w:val="22"/>
                <w:szCs w:val="22"/>
              </w:rPr>
              <w:t>ould be</w:t>
            </w:r>
            <w:r>
              <w:rPr>
                <w:bCs/>
                <w:sz w:val="22"/>
                <w:szCs w:val="22"/>
              </w:rPr>
              <w:t xml:space="preserve"> follow</w:t>
            </w:r>
            <w:r w:rsidR="009D6A98">
              <w:rPr>
                <w:bCs/>
                <w:sz w:val="22"/>
                <w:szCs w:val="22"/>
              </w:rPr>
              <w:t>ing</w:t>
            </w:r>
            <w:r>
              <w:rPr>
                <w:bCs/>
                <w:sz w:val="22"/>
                <w:szCs w:val="22"/>
              </w:rPr>
              <w:t xml:space="preserve"> the matter up. </w:t>
            </w:r>
            <w:r w:rsidRPr="00FF1524">
              <w:rPr>
                <w:bCs/>
                <w:sz w:val="22"/>
                <w:szCs w:val="22"/>
              </w:rPr>
              <w:t xml:space="preserve"> </w:t>
            </w:r>
          </w:p>
          <w:p w14:paraId="164FB983" w14:textId="554D68B9" w:rsidR="00B90D0E" w:rsidRPr="00B90D0E" w:rsidRDefault="00B90D0E" w:rsidP="001665FD">
            <w:pPr>
              <w:pStyle w:val="Itemlevel1"/>
              <w:tabs>
                <w:tab w:val="clear" w:pos="1134"/>
                <w:tab w:val="left" w:pos="952"/>
                <w:tab w:val="left" w:pos="1428"/>
              </w:tabs>
              <w:spacing w:before="0"/>
              <w:rPr>
                <w:bCs/>
                <w:sz w:val="22"/>
                <w:szCs w:val="22"/>
              </w:rPr>
            </w:pPr>
          </w:p>
        </w:tc>
      </w:tr>
      <w:tr w:rsidR="00F012B6" w:rsidRPr="00745FC5" w14:paraId="71EE2BD6" w14:textId="77777777" w:rsidTr="00E17DE6">
        <w:trPr>
          <w:trHeight w:val="616"/>
        </w:trPr>
        <w:tc>
          <w:tcPr>
            <w:tcW w:w="1242" w:type="dxa"/>
            <w:shd w:val="clear" w:color="auto" w:fill="auto"/>
          </w:tcPr>
          <w:p w14:paraId="7C151199"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1A6029CB" w14:textId="77777777" w:rsidR="0056629A" w:rsidRDefault="00F012B6" w:rsidP="0056629A">
            <w:pPr>
              <w:pStyle w:val="Itemlevel1"/>
              <w:tabs>
                <w:tab w:val="left" w:pos="952"/>
                <w:tab w:val="left" w:pos="1428"/>
              </w:tabs>
              <w:spacing w:before="0"/>
              <w:rPr>
                <w:bCs/>
                <w:sz w:val="22"/>
                <w:szCs w:val="22"/>
                <w:u w:val="single"/>
                <w:lang w:val="en-GB"/>
              </w:rPr>
            </w:pPr>
            <w:r w:rsidRPr="00CC5C54">
              <w:rPr>
                <w:bCs/>
                <w:sz w:val="22"/>
                <w:szCs w:val="22"/>
                <w:u w:val="single"/>
                <w:lang w:val="en-GB"/>
              </w:rPr>
              <w:t>39.</w:t>
            </w:r>
            <w:r w:rsidR="008810B5">
              <w:rPr>
                <w:bCs/>
                <w:sz w:val="22"/>
                <w:szCs w:val="22"/>
                <w:u w:val="single"/>
                <w:lang w:val="en-GB"/>
              </w:rPr>
              <w:t>1 Clerk</w:t>
            </w:r>
            <w:r w:rsidRPr="00CC5C54">
              <w:rPr>
                <w:bCs/>
                <w:sz w:val="22"/>
                <w:szCs w:val="22"/>
                <w:u w:val="single"/>
                <w:lang w:val="en-GB"/>
              </w:rPr>
              <w:t xml:space="preserve"> to arrange a presentation from Dobbies at the next Planning &amp; Highways Committee meeting. </w:t>
            </w:r>
          </w:p>
          <w:p w14:paraId="69CE513C" w14:textId="1A7673B9" w:rsidR="00B90D0E" w:rsidRPr="00FF1524" w:rsidRDefault="00B90D0E" w:rsidP="00B90D0E">
            <w:pPr>
              <w:pStyle w:val="Itemlevel1"/>
              <w:tabs>
                <w:tab w:val="left" w:pos="952"/>
                <w:tab w:val="left" w:pos="1428"/>
              </w:tabs>
              <w:spacing w:before="0"/>
              <w:rPr>
                <w:rFonts w:cs="Calibri"/>
                <w:bCs/>
                <w:sz w:val="22"/>
                <w:szCs w:val="22"/>
              </w:rPr>
            </w:pPr>
            <w:r w:rsidRPr="00FF1524">
              <w:rPr>
                <w:rFonts w:cs="Calibri"/>
                <w:bCs/>
                <w:sz w:val="22"/>
                <w:szCs w:val="22"/>
              </w:rPr>
              <w:t>It was confirmed that a representative from Dobbies would be attending the next Planning and Highways Committee meeting on 5</w:t>
            </w:r>
            <w:r w:rsidRPr="00FF1524">
              <w:rPr>
                <w:rFonts w:cs="Calibri"/>
                <w:bCs/>
                <w:sz w:val="22"/>
                <w:szCs w:val="22"/>
                <w:vertAlign w:val="superscript"/>
              </w:rPr>
              <w:t>th</w:t>
            </w:r>
            <w:r w:rsidRPr="00FF1524">
              <w:rPr>
                <w:rFonts w:cs="Calibri"/>
                <w:bCs/>
                <w:sz w:val="22"/>
                <w:szCs w:val="22"/>
              </w:rPr>
              <w:t xml:space="preserve"> August 2021. </w:t>
            </w:r>
            <w:r>
              <w:rPr>
                <w:rFonts w:cs="Calibri"/>
                <w:bCs/>
                <w:sz w:val="22"/>
                <w:szCs w:val="22"/>
              </w:rPr>
              <w:t>The</w:t>
            </w:r>
            <w:r w:rsidRPr="00FF1524">
              <w:rPr>
                <w:rFonts w:cs="Calibri"/>
                <w:bCs/>
                <w:sz w:val="22"/>
                <w:szCs w:val="22"/>
              </w:rPr>
              <w:t xml:space="preserve"> Deputy Clerk </w:t>
            </w:r>
            <w:r>
              <w:rPr>
                <w:rFonts w:cs="Calibri"/>
                <w:bCs/>
                <w:sz w:val="22"/>
                <w:szCs w:val="22"/>
              </w:rPr>
              <w:t xml:space="preserve">undertook </w:t>
            </w:r>
            <w:r w:rsidRPr="00FF1524">
              <w:rPr>
                <w:rFonts w:cs="Calibri"/>
                <w:bCs/>
                <w:sz w:val="22"/>
                <w:szCs w:val="22"/>
              </w:rPr>
              <w:t>to invite</w:t>
            </w:r>
            <w:r>
              <w:rPr>
                <w:rFonts w:cs="Calibri"/>
                <w:bCs/>
                <w:sz w:val="22"/>
                <w:szCs w:val="22"/>
              </w:rPr>
              <w:t xml:space="preserve"> the relevant</w:t>
            </w:r>
            <w:r w:rsidRPr="00FF1524">
              <w:rPr>
                <w:rFonts w:cs="Calibri"/>
                <w:bCs/>
                <w:sz w:val="22"/>
                <w:szCs w:val="22"/>
              </w:rPr>
              <w:t xml:space="preserve"> Borough Councillors</w:t>
            </w:r>
            <w:r>
              <w:rPr>
                <w:rFonts w:cs="Calibri"/>
                <w:bCs/>
                <w:sz w:val="22"/>
                <w:szCs w:val="22"/>
              </w:rPr>
              <w:t>.</w:t>
            </w:r>
            <w:r w:rsidRPr="00FF1524">
              <w:rPr>
                <w:rFonts w:cs="Calibri"/>
                <w:bCs/>
                <w:sz w:val="22"/>
                <w:szCs w:val="22"/>
              </w:rPr>
              <w:t xml:space="preserve">  </w:t>
            </w:r>
          </w:p>
          <w:p w14:paraId="4F510308" w14:textId="2B0F6708" w:rsidR="0056629A" w:rsidRPr="0056629A" w:rsidRDefault="0056629A" w:rsidP="0056629A">
            <w:pPr>
              <w:pStyle w:val="Itemlevel1"/>
              <w:tabs>
                <w:tab w:val="left" w:pos="952"/>
                <w:tab w:val="left" w:pos="1428"/>
              </w:tabs>
              <w:spacing w:before="0"/>
              <w:rPr>
                <w:bCs/>
                <w:sz w:val="22"/>
                <w:szCs w:val="22"/>
                <w:u w:val="single"/>
                <w:lang w:val="en-GB"/>
              </w:rPr>
            </w:pPr>
          </w:p>
        </w:tc>
      </w:tr>
      <w:tr w:rsidR="00F012B6" w:rsidRPr="00745FC5" w14:paraId="56B804C3" w14:textId="77777777" w:rsidTr="00E17DE6">
        <w:trPr>
          <w:trHeight w:val="616"/>
        </w:trPr>
        <w:tc>
          <w:tcPr>
            <w:tcW w:w="1242" w:type="dxa"/>
            <w:shd w:val="clear" w:color="auto" w:fill="auto"/>
          </w:tcPr>
          <w:p w14:paraId="55EAEFBE"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4BB54BB8" w14:textId="6D899D92" w:rsidR="00F012B6" w:rsidRDefault="00F012B6" w:rsidP="002E6672">
            <w:pPr>
              <w:pStyle w:val="Itemlevel1"/>
              <w:tabs>
                <w:tab w:val="left" w:pos="952"/>
                <w:tab w:val="left" w:pos="1428"/>
              </w:tabs>
              <w:spacing w:before="0"/>
              <w:rPr>
                <w:bCs/>
                <w:sz w:val="22"/>
                <w:szCs w:val="22"/>
                <w:u w:val="single"/>
                <w:lang w:val="en-GB"/>
              </w:rPr>
            </w:pPr>
            <w:r w:rsidRPr="00CC5C54">
              <w:rPr>
                <w:bCs/>
                <w:sz w:val="22"/>
                <w:szCs w:val="22"/>
                <w:u w:val="single"/>
                <w:lang w:val="en-GB"/>
              </w:rPr>
              <w:t xml:space="preserve">39.2 Response awaited from WBC with regard to the level of traffic, noise and anti-social behaviour on Hollow Lane. </w:t>
            </w:r>
          </w:p>
          <w:p w14:paraId="536ED99B" w14:textId="5D70295B" w:rsidR="00370E42" w:rsidRPr="00370E42" w:rsidRDefault="00370E42" w:rsidP="002E6672">
            <w:pPr>
              <w:pStyle w:val="Itemlevel1"/>
              <w:tabs>
                <w:tab w:val="left" w:pos="952"/>
                <w:tab w:val="left" w:pos="1428"/>
              </w:tabs>
              <w:spacing w:before="0"/>
              <w:rPr>
                <w:bCs/>
                <w:sz w:val="22"/>
                <w:szCs w:val="22"/>
                <w:lang w:val="en-GB"/>
              </w:rPr>
            </w:pPr>
            <w:r w:rsidRPr="00B90D0E">
              <w:rPr>
                <w:bCs/>
                <w:sz w:val="22"/>
                <w:szCs w:val="22"/>
                <w:lang w:val="en-GB"/>
              </w:rPr>
              <w:t>This item was noted as ongoing.</w:t>
            </w:r>
            <w:r w:rsidRPr="00370E42">
              <w:rPr>
                <w:bCs/>
                <w:sz w:val="22"/>
                <w:szCs w:val="22"/>
                <w:lang w:val="en-GB"/>
              </w:rPr>
              <w:t xml:space="preserve"> </w:t>
            </w:r>
          </w:p>
          <w:p w14:paraId="30FC3633" w14:textId="0F0847C0" w:rsidR="002E6672" w:rsidRDefault="002E6672" w:rsidP="002E6672">
            <w:pPr>
              <w:pStyle w:val="Itemlevel1"/>
              <w:tabs>
                <w:tab w:val="left" w:pos="952"/>
                <w:tab w:val="left" w:pos="1428"/>
              </w:tabs>
              <w:spacing w:before="0"/>
              <w:rPr>
                <w:rFonts w:cs="Calibri"/>
                <w:bCs/>
              </w:rPr>
            </w:pPr>
          </w:p>
        </w:tc>
      </w:tr>
      <w:tr w:rsidR="00F012B6" w:rsidRPr="00745FC5" w14:paraId="6DA0F7E2" w14:textId="77777777" w:rsidTr="00E17DE6">
        <w:trPr>
          <w:trHeight w:val="616"/>
        </w:trPr>
        <w:tc>
          <w:tcPr>
            <w:tcW w:w="1242" w:type="dxa"/>
            <w:shd w:val="clear" w:color="auto" w:fill="auto"/>
          </w:tcPr>
          <w:p w14:paraId="3F93E148"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6E71167E" w14:textId="31C8586B" w:rsidR="002E6672" w:rsidRDefault="002E6672" w:rsidP="002E6672">
            <w:pPr>
              <w:pStyle w:val="Itemlevel1"/>
              <w:tabs>
                <w:tab w:val="clear" w:pos="1134"/>
                <w:tab w:val="left" w:pos="1428"/>
              </w:tabs>
              <w:spacing w:before="0"/>
              <w:rPr>
                <w:rFonts w:asciiTheme="minorHAnsi" w:hAnsiTheme="minorHAnsi" w:cstheme="minorHAnsi"/>
                <w:sz w:val="22"/>
                <w:szCs w:val="22"/>
              </w:rPr>
            </w:pPr>
            <w:r>
              <w:rPr>
                <w:rFonts w:asciiTheme="minorHAnsi" w:hAnsiTheme="minorHAnsi" w:cstheme="minorHAnsi"/>
                <w:sz w:val="22"/>
                <w:szCs w:val="22"/>
              </w:rPr>
              <w:t>39.2</w:t>
            </w:r>
            <w:r w:rsidR="00B90D0E">
              <w:rPr>
                <w:rFonts w:asciiTheme="minorHAnsi" w:hAnsiTheme="minorHAnsi" w:cstheme="minorHAnsi"/>
                <w:sz w:val="22"/>
                <w:szCs w:val="22"/>
              </w:rPr>
              <w:t>.1</w:t>
            </w:r>
          </w:p>
          <w:p w14:paraId="3F12408E" w14:textId="1591BE86" w:rsidR="002E6672" w:rsidRDefault="002E6672" w:rsidP="002E6672">
            <w:pPr>
              <w:pStyle w:val="Itemlevel1"/>
              <w:tabs>
                <w:tab w:val="clear" w:pos="1134"/>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1. </w:t>
            </w:r>
            <w:r w:rsidRPr="00370E42">
              <w:rPr>
                <w:rFonts w:asciiTheme="minorHAnsi" w:hAnsiTheme="minorHAnsi" w:cstheme="minorHAnsi"/>
                <w:sz w:val="22"/>
                <w:szCs w:val="22"/>
                <w:u w:val="single"/>
              </w:rPr>
              <w:t>Speedwatch to be asked to check the speeds on Hollow Lane and outside Grazeley School.</w:t>
            </w:r>
          </w:p>
          <w:p w14:paraId="2BC7A0C9" w14:textId="6ED35DEE" w:rsidR="002E6672" w:rsidRDefault="002E6672" w:rsidP="002E6672">
            <w:pPr>
              <w:pStyle w:val="Itemlevel1"/>
              <w:tabs>
                <w:tab w:val="clear" w:pos="1134"/>
                <w:tab w:val="left" w:pos="952"/>
                <w:tab w:val="left" w:pos="1428"/>
              </w:tabs>
              <w:spacing w:before="0"/>
              <w:rPr>
                <w:rFonts w:cs="Calibri"/>
                <w:bCs/>
                <w:sz w:val="22"/>
                <w:szCs w:val="22"/>
              </w:rPr>
            </w:pPr>
            <w:r w:rsidRPr="00303F51">
              <w:rPr>
                <w:rFonts w:cs="Calibri"/>
                <w:bCs/>
                <w:sz w:val="22"/>
                <w:szCs w:val="22"/>
              </w:rPr>
              <w:t>Cllr. Emment confirmed</w:t>
            </w:r>
            <w:r>
              <w:rPr>
                <w:rFonts w:cs="Calibri"/>
                <w:bCs/>
                <w:sz w:val="22"/>
                <w:szCs w:val="22"/>
              </w:rPr>
              <w:t xml:space="preserve"> that the new equipment had arrived and would be tested shortly at one of the sites mentioned above. </w:t>
            </w:r>
          </w:p>
          <w:p w14:paraId="466B45A5" w14:textId="77777777" w:rsidR="002E6672" w:rsidRDefault="002E6672" w:rsidP="002E6672">
            <w:pPr>
              <w:pStyle w:val="Itemlevel1"/>
              <w:tabs>
                <w:tab w:val="clear" w:pos="1134"/>
                <w:tab w:val="left" w:pos="1428"/>
              </w:tabs>
              <w:spacing w:before="0"/>
              <w:rPr>
                <w:rFonts w:asciiTheme="minorHAnsi" w:hAnsiTheme="minorHAnsi" w:cstheme="minorHAnsi"/>
                <w:sz w:val="22"/>
                <w:szCs w:val="22"/>
              </w:rPr>
            </w:pPr>
          </w:p>
          <w:p w14:paraId="3A435E6E" w14:textId="3DC76F18" w:rsidR="002E6672" w:rsidRDefault="002E6672" w:rsidP="002E6672">
            <w:pPr>
              <w:pStyle w:val="Itemlevel1"/>
              <w:tabs>
                <w:tab w:val="clear" w:pos="1134"/>
                <w:tab w:val="left" w:pos="952"/>
                <w:tab w:val="left" w:pos="1428"/>
              </w:tabs>
              <w:spacing w:before="0"/>
              <w:rPr>
                <w:rFonts w:cs="Calibri"/>
                <w:bCs/>
                <w:sz w:val="22"/>
                <w:szCs w:val="22"/>
              </w:rPr>
            </w:pPr>
            <w:r>
              <w:rPr>
                <w:rFonts w:cs="Calibri"/>
                <w:bCs/>
                <w:sz w:val="22"/>
                <w:szCs w:val="22"/>
              </w:rPr>
              <w:t xml:space="preserve">2. </w:t>
            </w:r>
            <w:r w:rsidRPr="00370E42">
              <w:rPr>
                <w:rFonts w:cs="Calibri"/>
                <w:bCs/>
                <w:sz w:val="22"/>
                <w:szCs w:val="22"/>
                <w:u w:val="single"/>
              </w:rPr>
              <w:t>Cllr Peer to write to the Police Crime Commissioner to invite them to speak discuss speeding and a range of other issues.</w:t>
            </w:r>
            <w:r>
              <w:rPr>
                <w:rFonts w:cs="Calibri"/>
                <w:bCs/>
                <w:sz w:val="22"/>
                <w:szCs w:val="22"/>
              </w:rPr>
              <w:t xml:space="preserve"> </w:t>
            </w:r>
          </w:p>
          <w:p w14:paraId="44C2D3ED" w14:textId="0C07715E" w:rsidR="002E6672" w:rsidRDefault="002E6672" w:rsidP="002E6672">
            <w:pPr>
              <w:pStyle w:val="Itemlevel1"/>
              <w:tabs>
                <w:tab w:val="clear" w:pos="1134"/>
                <w:tab w:val="left" w:pos="952"/>
                <w:tab w:val="left" w:pos="1428"/>
              </w:tabs>
              <w:spacing w:before="0"/>
              <w:rPr>
                <w:rFonts w:cs="Calibri"/>
                <w:bCs/>
                <w:sz w:val="22"/>
                <w:szCs w:val="22"/>
              </w:rPr>
            </w:pPr>
            <w:r>
              <w:rPr>
                <w:rFonts w:cs="Calibri"/>
                <w:bCs/>
                <w:sz w:val="22"/>
                <w:szCs w:val="22"/>
              </w:rPr>
              <w:t>It was confirmed that the Police Crime C</w:t>
            </w:r>
            <w:r w:rsidR="00370E42">
              <w:rPr>
                <w:rFonts w:cs="Calibri"/>
                <w:bCs/>
                <w:sz w:val="22"/>
                <w:szCs w:val="22"/>
              </w:rPr>
              <w:t>ommissioner</w:t>
            </w:r>
            <w:r>
              <w:rPr>
                <w:rFonts w:cs="Calibri"/>
                <w:bCs/>
                <w:sz w:val="22"/>
                <w:szCs w:val="22"/>
              </w:rPr>
              <w:t xml:space="preserve"> would be attending </w:t>
            </w:r>
            <w:r w:rsidR="00370E42">
              <w:rPr>
                <w:rFonts w:cs="Calibri"/>
                <w:bCs/>
                <w:sz w:val="22"/>
                <w:szCs w:val="22"/>
              </w:rPr>
              <w:t xml:space="preserve">the Recreation and Amenities committee meeting </w:t>
            </w:r>
            <w:r>
              <w:rPr>
                <w:rFonts w:cs="Calibri"/>
                <w:bCs/>
                <w:sz w:val="22"/>
                <w:szCs w:val="22"/>
              </w:rPr>
              <w:t>on 30 September</w:t>
            </w:r>
            <w:r w:rsidR="00370E42">
              <w:rPr>
                <w:rFonts w:cs="Calibri"/>
                <w:bCs/>
                <w:sz w:val="22"/>
                <w:szCs w:val="22"/>
              </w:rPr>
              <w:t xml:space="preserve">. </w:t>
            </w:r>
            <w:r>
              <w:rPr>
                <w:rFonts w:cs="Calibri"/>
                <w:bCs/>
                <w:sz w:val="22"/>
                <w:szCs w:val="22"/>
              </w:rPr>
              <w:t xml:space="preserve"> </w:t>
            </w:r>
          </w:p>
          <w:p w14:paraId="3DEB0555" w14:textId="77777777" w:rsidR="002E6672" w:rsidRDefault="002E6672" w:rsidP="002E6672">
            <w:pPr>
              <w:pStyle w:val="Itemlevel1"/>
              <w:tabs>
                <w:tab w:val="clear" w:pos="1134"/>
                <w:tab w:val="left" w:pos="952"/>
                <w:tab w:val="left" w:pos="1428"/>
              </w:tabs>
              <w:spacing w:before="0"/>
              <w:rPr>
                <w:rFonts w:cs="Calibri"/>
                <w:bCs/>
                <w:sz w:val="22"/>
                <w:szCs w:val="22"/>
              </w:rPr>
            </w:pPr>
          </w:p>
          <w:p w14:paraId="458A6971" w14:textId="77777777" w:rsidR="002E6672" w:rsidRPr="00C23581" w:rsidRDefault="002E6672" w:rsidP="002E6672">
            <w:pPr>
              <w:pStyle w:val="Itemlevel1"/>
              <w:tabs>
                <w:tab w:val="clear" w:pos="1134"/>
                <w:tab w:val="left" w:pos="952"/>
                <w:tab w:val="left" w:pos="1428"/>
              </w:tabs>
              <w:spacing w:before="0"/>
              <w:rPr>
                <w:rFonts w:cs="Calibri"/>
                <w:bCs/>
                <w:sz w:val="22"/>
                <w:szCs w:val="22"/>
              </w:rPr>
            </w:pPr>
            <w:r>
              <w:rPr>
                <w:rFonts w:cs="Calibri"/>
                <w:bCs/>
                <w:sz w:val="22"/>
                <w:szCs w:val="22"/>
              </w:rPr>
              <w:t xml:space="preserve">3. </w:t>
            </w:r>
            <w:r w:rsidRPr="00370E42">
              <w:rPr>
                <w:rFonts w:cs="Calibri"/>
                <w:bCs/>
                <w:sz w:val="22"/>
                <w:szCs w:val="22"/>
                <w:u w:val="single"/>
              </w:rPr>
              <w:t xml:space="preserve">Clerk to invite Pauline Jorgansson and Andy Glencross of WBC to the next Planning and Highways meeting along with Borough Councillors with a view to understanding the best way to work with WBC on speeding matters.   </w:t>
            </w:r>
          </w:p>
          <w:p w14:paraId="7CAC44C6" w14:textId="1E900A95" w:rsidR="00B90D0E" w:rsidRPr="00FF1524" w:rsidRDefault="00B90D0E" w:rsidP="00B90D0E">
            <w:pPr>
              <w:pStyle w:val="Itemlevel1"/>
              <w:tabs>
                <w:tab w:val="clear" w:pos="1134"/>
                <w:tab w:val="left" w:pos="952"/>
                <w:tab w:val="left" w:pos="1428"/>
              </w:tabs>
              <w:spacing w:before="0"/>
              <w:rPr>
                <w:rFonts w:cs="Calibri"/>
                <w:bCs/>
                <w:sz w:val="22"/>
                <w:szCs w:val="22"/>
              </w:rPr>
            </w:pPr>
            <w:r>
              <w:rPr>
                <w:rFonts w:cs="Calibri"/>
                <w:bCs/>
                <w:sz w:val="22"/>
                <w:szCs w:val="22"/>
              </w:rPr>
              <w:t xml:space="preserve">It was noted that the </w:t>
            </w:r>
            <w:r w:rsidRPr="00FF1524">
              <w:rPr>
                <w:rFonts w:cs="Calibri"/>
                <w:bCs/>
                <w:sz w:val="22"/>
                <w:szCs w:val="22"/>
              </w:rPr>
              <w:t>Deputy Clerk ha</w:t>
            </w:r>
            <w:r>
              <w:rPr>
                <w:rFonts w:cs="Calibri"/>
                <w:bCs/>
                <w:sz w:val="22"/>
                <w:szCs w:val="22"/>
              </w:rPr>
              <w:t xml:space="preserve">d </w:t>
            </w:r>
            <w:r w:rsidRPr="00FF1524">
              <w:rPr>
                <w:rFonts w:cs="Calibri"/>
                <w:bCs/>
                <w:sz w:val="22"/>
                <w:szCs w:val="22"/>
              </w:rPr>
              <w:t>contact</w:t>
            </w:r>
            <w:r>
              <w:rPr>
                <w:rFonts w:cs="Calibri"/>
                <w:bCs/>
                <w:sz w:val="22"/>
                <w:szCs w:val="22"/>
              </w:rPr>
              <w:t>ed the appropriate Borough</w:t>
            </w:r>
            <w:r w:rsidRPr="00FF1524">
              <w:rPr>
                <w:rFonts w:cs="Calibri"/>
                <w:bCs/>
                <w:sz w:val="22"/>
                <w:szCs w:val="22"/>
              </w:rPr>
              <w:t xml:space="preserve"> C</w:t>
            </w:r>
            <w:r>
              <w:rPr>
                <w:rFonts w:cs="Calibri"/>
                <w:bCs/>
                <w:sz w:val="22"/>
                <w:szCs w:val="22"/>
              </w:rPr>
              <w:t>ou</w:t>
            </w:r>
            <w:r w:rsidR="008D6A19">
              <w:rPr>
                <w:rFonts w:cs="Calibri"/>
                <w:bCs/>
                <w:sz w:val="22"/>
                <w:szCs w:val="22"/>
              </w:rPr>
              <w:t>n</w:t>
            </w:r>
            <w:r>
              <w:rPr>
                <w:rFonts w:cs="Calibri"/>
                <w:bCs/>
                <w:sz w:val="22"/>
                <w:szCs w:val="22"/>
              </w:rPr>
              <w:t>ci</w:t>
            </w:r>
            <w:r w:rsidRPr="00FF1524">
              <w:rPr>
                <w:rFonts w:cs="Calibri"/>
                <w:bCs/>
                <w:sz w:val="22"/>
                <w:szCs w:val="22"/>
              </w:rPr>
              <w:t>ll</w:t>
            </w:r>
            <w:r>
              <w:rPr>
                <w:rFonts w:cs="Calibri"/>
                <w:bCs/>
                <w:sz w:val="22"/>
                <w:szCs w:val="22"/>
              </w:rPr>
              <w:t>o</w:t>
            </w:r>
            <w:r w:rsidRPr="00FF1524">
              <w:rPr>
                <w:rFonts w:cs="Calibri"/>
                <w:bCs/>
                <w:sz w:val="22"/>
                <w:szCs w:val="22"/>
              </w:rPr>
              <w:t xml:space="preserve">rs and </w:t>
            </w:r>
            <w:r>
              <w:rPr>
                <w:rFonts w:cs="Calibri"/>
                <w:bCs/>
                <w:sz w:val="22"/>
                <w:szCs w:val="22"/>
              </w:rPr>
              <w:t xml:space="preserve">was </w:t>
            </w:r>
            <w:r w:rsidRPr="00FF1524">
              <w:rPr>
                <w:rFonts w:cs="Calibri"/>
                <w:bCs/>
                <w:sz w:val="22"/>
                <w:szCs w:val="22"/>
              </w:rPr>
              <w:t xml:space="preserve">awaiting </w:t>
            </w:r>
            <w:r>
              <w:rPr>
                <w:rFonts w:cs="Calibri"/>
                <w:bCs/>
                <w:sz w:val="22"/>
                <w:szCs w:val="22"/>
              </w:rPr>
              <w:t xml:space="preserve">their </w:t>
            </w:r>
            <w:r w:rsidRPr="00FF1524">
              <w:rPr>
                <w:rFonts w:cs="Calibri"/>
                <w:bCs/>
                <w:sz w:val="22"/>
                <w:szCs w:val="22"/>
              </w:rPr>
              <w:t>responses</w:t>
            </w:r>
            <w:r>
              <w:rPr>
                <w:rFonts w:cs="Calibri"/>
                <w:bCs/>
                <w:sz w:val="22"/>
                <w:szCs w:val="22"/>
              </w:rPr>
              <w:t>.</w:t>
            </w:r>
          </w:p>
          <w:p w14:paraId="27366A83" w14:textId="7543FABE" w:rsidR="009C5BEA" w:rsidRPr="00303F51" w:rsidRDefault="009C5BEA" w:rsidP="00370E42">
            <w:pPr>
              <w:pStyle w:val="Itemlevel1"/>
              <w:tabs>
                <w:tab w:val="clear" w:pos="1134"/>
                <w:tab w:val="left" w:pos="952"/>
                <w:tab w:val="left" w:pos="1428"/>
              </w:tabs>
              <w:spacing w:before="0"/>
              <w:rPr>
                <w:rFonts w:cs="Calibri"/>
                <w:bCs/>
                <w:sz w:val="22"/>
                <w:szCs w:val="22"/>
              </w:rPr>
            </w:pPr>
          </w:p>
        </w:tc>
      </w:tr>
      <w:tr w:rsidR="003042FD" w:rsidRPr="00745FC5" w14:paraId="64BB8A46" w14:textId="77777777" w:rsidTr="00E17DE6">
        <w:trPr>
          <w:trHeight w:val="616"/>
        </w:trPr>
        <w:tc>
          <w:tcPr>
            <w:tcW w:w="1242" w:type="dxa"/>
            <w:shd w:val="clear" w:color="auto" w:fill="auto"/>
          </w:tcPr>
          <w:p w14:paraId="7040B173" w14:textId="55F350D6" w:rsidR="003042FD" w:rsidRPr="00B90D0E" w:rsidRDefault="003042FD" w:rsidP="003042FD">
            <w:pPr>
              <w:pStyle w:val="Itemlevel1"/>
              <w:tabs>
                <w:tab w:val="clear" w:pos="1134"/>
                <w:tab w:val="left" w:pos="952"/>
              </w:tabs>
              <w:spacing w:before="0"/>
              <w:rPr>
                <w:sz w:val="22"/>
                <w:szCs w:val="22"/>
              </w:rPr>
            </w:pPr>
          </w:p>
        </w:tc>
        <w:tc>
          <w:tcPr>
            <w:tcW w:w="8647" w:type="dxa"/>
            <w:shd w:val="clear" w:color="auto" w:fill="auto"/>
          </w:tcPr>
          <w:p w14:paraId="39260C69" w14:textId="749A13B7" w:rsidR="003042FD" w:rsidRPr="00B90D0E" w:rsidRDefault="00370E42" w:rsidP="003042FD">
            <w:pPr>
              <w:pStyle w:val="Itemlevel1"/>
              <w:tabs>
                <w:tab w:val="clear" w:pos="1134"/>
                <w:tab w:val="left" w:pos="952"/>
                <w:tab w:val="left" w:pos="1428"/>
              </w:tabs>
              <w:spacing w:before="0"/>
              <w:rPr>
                <w:rFonts w:asciiTheme="minorHAnsi" w:hAnsiTheme="minorHAnsi" w:cstheme="minorHAnsi"/>
                <w:bCs/>
                <w:sz w:val="22"/>
                <w:szCs w:val="22"/>
                <w:u w:val="single"/>
              </w:rPr>
            </w:pPr>
            <w:r w:rsidRPr="00B90D0E">
              <w:rPr>
                <w:rFonts w:asciiTheme="minorHAnsi" w:hAnsiTheme="minorHAnsi" w:cstheme="minorHAnsi"/>
                <w:bCs/>
                <w:sz w:val="22"/>
                <w:szCs w:val="22"/>
              </w:rPr>
              <w:t>48.2</w:t>
            </w:r>
            <w:r w:rsidRPr="00B90D0E">
              <w:rPr>
                <w:rFonts w:asciiTheme="minorHAnsi" w:hAnsiTheme="minorHAnsi" w:cstheme="minorHAnsi"/>
                <w:bCs/>
                <w:sz w:val="22"/>
                <w:szCs w:val="22"/>
                <w:u w:val="single"/>
              </w:rPr>
              <w:t xml:space="preserve"> </w:t>
            </w:r>
            <w:r w:rsidR="003042FD" w:rsidRPr="00B90D0E">
              <w:rPr>
                <w:rFonts w:asciiTheme="minorHAnsi" w:hAnsiTheme="minorHAnsi" w:cstheme="minorHAnsi"/>
                <w:bCs/>
                <w:sz w:val="22"/>
                <w:szCs w:val="22"/>
                <w:u w:val="single"/>
              </w:rPr>
              <w:t xml:space="preserve">Deputy Clerk to obtain more information on The Paddocks </w:t>
            </w:r>
            <w:r w:rsidR="00303F51" w:rsidRPr="00B90D0E">
              <w:rPr>
                <w:rFonts w:asciiTheme="minorHAnsi" w:hAnsiTheme="minorHAnsi" w:cstheme="minorHAnsi"/>
                <w:bCs/>
                <w:sz w:val="22"/>
                <w:szCs w:val="22"/>
                <w:u w:val="single"/>
              </w:rPr>
              <w:t>on</w:t>
            </w:r>
            <w:r w:rsidR="003042FD" w:rsidRPr="00B90D0E">
              <w:rPr>
                <w:rFonts w:asciiTheme="minorHAnsi" w:hAnsiTheme="minorHAnsi" w:cstheme="minorHAnsi"/>
                <w:bCs/>
                <w:sz w:val="22"/>
                <w:szCs w:val="22"/>
                <w:u w:val="single"/>
              </w:rPr>
              <w:t xml:space="preserve"> Appletree</w:t>
            </w:r>
            <w:r w:rsidR="00303F51" w:rsidRPr="00B90D0E">
              <w:rPr>
                <w:rFonts w:asciiTheme="minorHAnsi" w:hAnsiTheme="minorHAnsi" w:cstheme="minorHAnsi"/>
                <w:bCs/>
                <w:sz w:val="22"/>
                <w:szCs w:val="22"/>
                <w:u w:val="single"/>
              </w:rPr>
              <w:t xml:space="preserve"> Lane</w:t>
            </w:r>
            <w:r w:rsidR="003042FD" w:rsidRPr="00B90D0E">
              <w:rPr>
                <w:rFonts w:asciiTheme="minorHAnsi" w:hAnsiTheme="minorHAnsi" w:cstheme="minorHAnsi"/>
                <w:bCs/>
                <w:sz w:val="22"/>
                <w:szCs w:val="22"/>
                <w:u w:val="single"/>
              </w:rPr>
              <w:t>.</w:t>
            </w:r>
          </w:p>
          <w:p w14:paraId="6A5448EF" w14:textId="51FEC8C7" w:rsidR="00303F51" w:rsidRPr="00B90D0E" w:rsidRDefault="00303F51" w:rsidP="003042FD">
            <w:pPr>
              <w:pStyle w:val="Itemlevel1"/>
              <w:tabs>
                <w:tab w:val="clear" w:pos="1134"/>
                <w:tab w:val="left" w:pos="952"/>
                <w:tab w:val="left" w:pos="1428"/>
              </w:tabs>
              <w:spacing w:before="0"/>
              <w:rPr>
                <w:rFonts w:asciiTheme="minorHAnsi" w:hAnsiTheme="minorHAnsi" w:cstheme="minorHAnsi"/>
                <w:bCs/>
                <w:sz w:val="22"/>
                <w:szCs w:val="22"/>
              </w:rPr>
            </w:pPr>
            <w:r w:rsidRPr="00B90D0E">
              <w:rPr>
                <w:rFonts w:asciiTheme="minorHAnsi" w:hAnsiTheme="minorHAnsi" w:cstheme="minorHAnsi"/>
                <w:bCs/>
                <w:sz w:val="22"/>
                <w:szCs w:val="22"/>
              </w:rPr>
              <w:t xml:space="preserve">The Deputy Clerk </w:t>
            </w:r>
            <w:r w:rsidR="00C45B31" w:rsidRPr="00B90D0E">
              <w:rPr>
                <w:rFonts w:asciiTheme="minorHAnsi" w:hAnsiTheme="minorHAnsi" w:cstheme="minorHAnsi"/>
                <w:bCs/>
                <w:sz w:val="22"/>
                <w:szCs w:val="22"/>
              </w:rPr>
              <w:t xml:space="preserve">confirmed </w:t>
            </w:r>
            <w:r w:rsidR="00D6000D" w:rsidRPr="00B90D0E">
              <w:rPr>
                <w:rFonts w:asciiTheme="minorHAnsi" w:hAnsiTheme="minorHAnsi" w:cstheme="minorHAnsi"/>
                <w:bCs/>
                <w:sz w:val="22"/>
                <w:szCs w:val="22"/>
              </w:rPr>
              <w:t xml:space="preserve">that this matter was ongoing. </w:t>
            </w:r>
          </w:p>
          <w:p w14:paraId="7CE47DD0" w14:textId="248DADE1" w:rsidR="00747FE1" w:rsidRPr="00B90D0E" w:rsidRDefault="00747FE1" w:rsidP="003042FD">
            <w:pPr>
              <w:pStyle w:val="Itemlevel1"/>
              <w:tabs>
                <w:tab w:val="clear" w:pos="1134"/>
                <w:tab w:val="left" w:pos="952"/>
                <w:tab w:val="left" w:pos="1428"/>
              </w:tabs>
              <w:spacing w:before="0"/>
              <w:rPr>
                <w:bCs/>
                <w:sz w:val="22"/>
                <w:szCs w:val="22"/>
              </w:rPr>
            </w:pPr>
          </w:p>
        </w:tc>
      </w:tr>
      <w:tr w:rsidR="00927AAC" w:rsidRPr="00745FC5" w14:paraId="43633294" w14:textId="77777777" w:rsidTr="00E17DE6">
        <w:trPr>
          <w:trHeight w:val="616"/>
        </w:trPr>
        <w:tc>
          <w:tcPr>
            <w:tcW w:w="1242" w:type="dxa"/>
            <w:shd w:val="clear" w:color="auto" w:fill="auto"/>
          </w:tcPr>
          <w:p w14:paraId="1E2008A3" w14:textId="1A1074E7"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71A6E146" w14:textId="2CDFA02C"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59.2.1</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Ongoing appeals to be added as a standing item to agendas going forward to enable easier monitoring. </w:t>
            </w:r>
          </w:p>
          <w:p w14:paraId="3BFDC604" w14:textId="4CCFC8AF" w:rsidR="00927AAC" w:rsidRPr="00370E42" w:rsidRDefault="00370E42" w:rsidP="00927AAC">
            <w:pPr>
              <w:pStyle w:val="Itemlevel1"/>
              <w:tabs>
                <w:tab w:val="clear" w:pos="1134"/>
                <w:tab w:val="left" w:pos="952"/>
                <w:tab w:val="left" w:pos="1428"/>
              </w:tabs>
              <w:spacing w:before="0"/>
              <w:rPr>
                <w:rFonts w:asciiTheme="minorHAnsi" w:hAnsiTheme="minorHAnsi" w:cstheme="minorHAnsi"/>
                <w:bCs/>
                <w:sz w:val="22"/>
                <w:szCs w:val="22"/>
              </w:rPr>
            </w:pPr>
            <w:r w:rsidRPr="00370E42">
              <w:rPr>
                <w:rFonts w:asciiTheme="minorHAnsi" w:hAnsiTheme="minorHAnsi" w:cstheme="minorHAnsi"/>
                <w:bCs/>
                <w:sz w:val="22"/>
                <w:szCs w:val="22"/>
              </w:rPr>
              <w:t xml:space="preserve">This item was noted as complete </w:t>
            </w:r>
          </w:p>
          <w:p w14:paraId="4DF822FD" w14:textId="2A1D2AC0"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218427BF" w14:textId="77777777" w:rsidTr="00E17DE6">
        <w:trPr>
          <w:trHeight w:val="616"/>
        </w:trPr>
        <w:tc>
          <w:tcPr>
            <w:tcW w:w="1242" w:type="dxa"/>
            <w:shd w:val="clear" w:color="auto" w:fill="auto"/>
          </w:tcPr>
          <w:p w14:paraId="3079E8B8" w14:textId="50C90450"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1D27EFAC" w14:textId="21298466"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59.2.2</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Clerk to contact WBC urgently regarding comments it had on planning application 211174 - playground. </w:t>
            </w:r>
          </w:p>
          <w:p w14:paraId="1679A890" w14:textId="5D402B85" w:rsidR="00927AAC" w:rsidRDefault="001665FD"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1665FD">
              <w:rPr>
                <w:rFonts w:asciiTheme="minorHAnsi" w:hAnsiTheme="minorHAnsi" w:cstheme="minorHAnsi"/>
                <w:bCs/>
                <w:sz w:val="22"/>
                <w:szCs w:val="22"/>
              </w:rPr>
              <w:t>The Deputy Clerk confirmed that c</w:t>
            </w:r>
            <w:r w:rsidR="00D6000D" w:rsidRPr="001665FD">
              <w:rPr>
                <w:rFonts w:asciiTheme="minorHAnsi" w:hAnsiTheme="minorHAnsi" w:cstheme="minorHAnsi"/>
                <w:bCs/>
                <w:sz w:val="22"/>
                <w:szCs w:val="22"/>
              </w:rPr>
              <w:t>omments ha</w:t>
            </w:r>
            <w:r w:rsidR="00370E42">
              <w:rPr>
                <w:rFonts w:asciiTheme="minorHAnsi" w:hAnsiTheme="minorHAnsi" w:cstheme="minorHAnsi"/>
                <w:bCs/>
                <w:sz w:val="22"/>
                <w:szCs w:val="22"/>
              </w:rPr>
              <w:t>d</w:t>
            </w:r>
            <w:r w:rsidR="00D6000D" w:rsidRPr="001665FD">
              <w:rPr>
                <w:rFonts w:asciiTheme="minorHAnsi" w:hAnsiTheme="minorHAnsi" w:cstheme="minorHAnsi"/>
                <w:bCs/>
                <w:sz w:val="22"/>
                <w:szCs w:val="22"/>
              </w:rPr>
              <w:t xml:space="preserve"> been added to planning portal</w:t>
            </w:r>
            <w:r w:rsidR="00B90D0E">
              <w:rPr>
                <w:rFonts w:asciiTheme="minorHAnsi" w:hAnsiTheme="minorHAnsi" w:cstheme="minorHAnsi"/>
                <w:bCs/>
                <w:sz w:val="22"/>
                <w:szCs w:val="22"/>
              </w:rPr>
              <w:t>.</w:t>
            </w:r>
          </w:p>
          <w:p w14:paraId="4FE1B907" w14:textId="0467A034" w:rsidR="001665FD" w:rsidRPr="00927AAC" w:rsidRDefault="001665FD"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07D25AAA" w14:textId="77777777" w:rsidTr="00E17DE6">
        <w:trPr>
          <w:trHeight w:val="616"/>
        </w:trPr>
        <w:tc>
          <w:tcPr>
            <w:tcW w:w="1242" w:type="dxa"/>
            <w:shd w:val="clear" w:color="auto" w:fill="auto"/>
          </w:tcPr>
          <w:p w14:paraId="5823E811" w14:textId="16F20E2D"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505CCDE2" w14:textId="60467471" w:rsidR="00BA4154" w:rsidRDefault="00BA4154" w:rsidP="00370E42">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 xml:space="preserve">60.1 </w:t>
            </w:r>
            <w:r w:rsidR="00927AAC" w:rsidRPr="00927AAC">
              <w:rPr>
                <w:rFonts w:asciiTheme="minorHAnsi" w:hAnsiTheme="minorHAnsi" w:cstheme="minorHAnsi"/>
                <w:bCs/>
                <w:sz w:val="22"/>
                <w:szCs w:val="22"/>
                <w:u w:val="single"/>
              </w:rPr>
              <w:t xml:space="preserve">Deputy Clerk to ascertain nature of enforcement against Montelle Motors and ask WBC to refer to Pulleyns as Carneys. </w:t>
            </w:r>
          </w:p>
          <w:p w14:paraId="02DE6F83" w14:textId="01D2794B" w:rsidR="00B90D0E" w:rsidRPr="00FF1524" w:rsidRDefault="00B90D0E" w:rsidP="00B90D0E">
            <w:pPr>
              <w:pStyle w:val="Itemlevel1"/>
              <w:tabs>
                <w:tab w:val="clear" w:pos="1134"/>
                <w:tab w:val="left" w:pos="952"/>
                <w:tab w:val="left" w:pos="1428"/>
              </w:tabs>
              <w:spacing w:before="0"/>
              <w:rPr>
                <w:rFonts w:asciiTheme="minorHAnsi" w:hAnsiTheme="minorHAnsi" w:cstheme="minorHAnsi"/>
                <w:bCs/>
                <w:sz w:val="22"/>
                <w:szCs w:val="22"/>
              </w:rPr>
            </w:pPr>
            <w:r w:rsidRPr="00FF1524">
              <w:rPr>
                <w:rFonts w:asciiTheme="minorHAnsi" w:hAnsiTheme="minorHAnsi" w:cstheme="minorHAnsi"/>
                <w:bCs/>
                <w:sz w:val="22"/>
                <w:szCs w:val="22"/>
              </w:rPr>
              <w:t xml:space="preserve">The Deputy Clerk confirmed that the enforcement against Montelle Motors was in respect of  a double garage being used as a business.  </w:t>
            </w:r>
            <w:r>
              <w:rPr>
                <w:rFonts w:asciiTheme="minorHAnsi" w:hAnsiTheme="minorHAnsi" w:cstheme="minorHAnsi"/>
                <w:bCs/>
                <w:sz w:val="22"/>
                <w:szCs w:val="22"/>
              </w:rPr>
              <w:t>The p</w:t>
            </w:r>
            <w:r w:rsidRPr="00FF1524">
              <w:rPr>
                <w:rFonts w:asciiTheme="minorHAnsi" w:hAnsiTheme="minorHAnsi" w:cstheme="minorHAnsi"/>
                <w:bCs/>
                <w:sz w:val="22"/>
                <w:szCs w:val="22"/>
              </w:rPr>
              <w:t>roperty owner</w:t>
            </w:r>
            <w:r>
              <w:rPr>
                <w:rFonts w:asciiTheme="minorHAnsi" w:hAnsiTheme="minorHAnsi" w:cstheme="minorHAnsi"/>
                <w:bCs/>
                <w:sz w:val="22"/>
                <w:szCs w:val="22"/>
              </w:rPr>
              <w:t xml:space="preserve"> had been asked</w:t>
            </w:r>
            <w:r w:rsidRPr="00FF1524">
              <w:rPr>
                <w:rFonts w:asciiTheme="minorHAnsi" w:hAnsiTheme="minorHAnsi" w:cstheme="minorHAnsi"/>
                <w:bCs/>
                <w:sz w:val="22"/>
                <w:szCs w:val="22"/>
              </w:rPr>
              <w:t xml:space="preserve"> to submit </w:t>
            </w:r>
            <w:r>
              <w:rPr>
                <w:rFonts w:asciiTheme="minorHAnsi" w:hAnsiTheme="minorHAnsi" w:cstheme="minorHAnsi"/>
                <w:bCs/>
                <w:sz w:val="22"/>
                <w:szCs w:val="22"/>
              </w:rPr>
              <w:t xml:space="preserve">a </w:t>
            </w:r>
            <w:r w:rsidRPr="00FF1524">
              <w:rPr>
                <w:rFonts w:asciiTheme="minorHAnsi" w:hAnsiTheme="minorHAnsi" w:cstheme="minorHAnsi"/>
                <w:bCs/>
                <w:sz w:val="22"/>
                <w:szCs w:val="22"/>
              </w:rPr>
              <w:t>certificate of lawfulness within 28 days</w:t>
            </w:r>
            <w:r>
              <w:rPr>
                <w:rFonts w:asciiTheme="minorHAnsi" w:hAnsiTheme="minorHAnsi" w:cstheme="minorHAnsi"/>
                <w:bCs/>
                <w:sz w:val="22"/>
                <w:szCs w:val="22"/>
              </w:rPr>
              <w:t>.</w:t>
            </w:r>
          </w:p>
          <w:p w14:paraId="2A68B4CE" w14:textId="77777777" w:rsidR="00B90D0E" w:rsidRPr="00FF1524" w:rsidRDefault="00B90D0E" w:rsidP="00B90D0E">
            <w:pPr>
              <w:pStyle w:val="Itemlevel1"/>
              <w:tabs>
                <w:tab w:val="clear" w:pos="1134"/>
                <w:tab w:val="left" w:pos="952"/>
                <w:tab w:val="left" w:pos="1428"/>
              </w:tabs>
              <w:spacing w:before="0"/>
              <w:rPr>
                <w:rFonts w:asciiTheme="minorHAnsi" w:hAnsiTheme="minorHAnsi" w:cstheme="minorHAnsi"/>
                <w:bCs/>
                <w:sz w:val="22"/>
                <w:szCs w:val="22"/>
                <w:u w:val="single"/>
              </w:rPr>
            </w:pPr>
          </w:p>
          <w:p w14:paraId="0DED0FDE" w14:textId="592FA485" w:rsidR="00B90D0E" w:rsidRPr="00FF1524" w:rsidRDefault="00B90D0E" w:rsidP="00B90D0E">
            <w:pPr>
              <w:pStyle w:val="Itemlevel1"/>
              <w:tabs>
                <w:tab w:val="clear" w:pos="1134"/>
                <w:tab w:val="left" w:pos="952"/>
                <w:tab w:val="left" w:pos="1428"/>
              </w:tabs>
              <w:spacing w:before="0"/>
              <w:rPr>
                <w:rFonts w:asciiTheme="minorHAnsi" w:hAnsiTheme="minorHAnsi" w:cstheme="minorHAnsi"/>
                <w:bCs/>
                <w:sz w:val="22"/>
                <w:szCs w:val="22"/>
              </w:rPr>
            </w:pPr>
            <w:r w:rsidRPr="00FF1524">
              <w:rPr>
                <w:rFonts w:asciiTheme="minorHAnsi" w:hAnsiTheme="minorHAnsi" w:cstheme="minorHAnsi"/>
                <w:bCs/>
                <w:sz w:val="22"/>
                <w:szCs w:val="22"/>
              </w:rPr>
              <w:t>WBC had confirmed that the reference to Pulleyns as Carneys was due to how the spreadsheet noting the enforcement was laid out</w:t>
            </w:r>
            <w:r w:rsidR="009D6A98">
              <w:rPr>
                <w:rFonts w:asciiTheme="minorHAnsi" w:hAnsiTheme="minorHAnsi" w:cstheme="minorHAnsi"/>
                <w:bCs/>
                <w:sz w:val="22"/>
                <w:szCs w:val="22"/>
              </w:rPr>
              <w:t xml:space="preserve"> and that the information was correct. </w:t>
            </w:r>
          </w:p>
          <w:p w14:paraId="280C57D0" w14:textId="7C917DB5" w:rsidR="00286564" w:rsidRDefault="00286564" w:rsidP="00370E42">
            <w:pPr>
              <w:pStyle w:val="Itemlevel1"/>
              <w:tabs>
                <w:tab w:val="clear" w:pos="1134"/>
                <w:tab w:val="left" w:pos="952"/>
                <w:tab w:val="left" w:pos="1428"/>
              </w:tabs>
              <w:spacing w:before="0"/>
              <w:rPr>
                <w:rFonts w:asciiTheme="minorHAnsi" w:hAnsiTheme="minorHAnsi" w:cstheme="minorHAnsi"/>
                <w:bCs/>
                <w:sz w:val="22"/>
                <w:szCs w:val="22"/>
              </w:rPr>
            </w:pPr>
          </w:p>
          <w:p w14:paraId="74907CF7" w14:textId="1C38A7AE" w:rsidR="00286564" w:rsidRDefault="00286564" w:rsidP="00370E42">
            <w:pPr>
              <w:pStyle w:val="Itemlevel1"/>
              <w:tabs>
                <w:tab w:val="clear" w:pos="1134"/>
                <w:tab w:val="left" w:pos="952"/>
                <w:tab w:val="left" w:pos="1428"/>
              </w:tabs>
              <w:spacing w:before="0"/>
              <w:rPr>
                <w:rFonts w:asciiTheme="minorHAnsi" w:hAnsiTheme="minorHAnsi" w:cstheme="minorHAnsi"/>
                <w:bCs/>
                <w:sz w:val="22"/>
                <w:szCs w:val="22"/>
                <w:u w:val="single"/>
              </w:rPr>
            </w:pPr>
            <w:r w:rsidRPr="00286564">
              <w:rPr>
                <w:rFonts w:asciiTheme="minorHAnsi" w:hAnsiTheme="minorHAnsi" w:cstheme="minorHAnsi"/>
                <w:bCs/>
                <w:sz w:val="22"/>
                <w:szCs w:val="22"/>
                <w:u w:val="single"/>
              </w:rPr>
              <w:t>Cllr. Grimes to contact neighbour of one stop shop regarding ongoing issues.</w:t>
            </w:r>
          </w:p>
          <w:p w14:paraId="448579B4" w14:textId="65C45089" w:rsidR="00286564" w:rsidRPr="00286564" w:rsidRDefault="00286564" w:rsidP="00370E42">
            <w:pPr>
              <w:pStyle w:val="Itemlevel1"/>
              <w:tabs>
                <w:tab w:val="clear" w:pos="1134"/>
                <w:tab w:val="left" w:pos="952"/>
                <w:tab w:val="left" w:pos="1428"/>
              </w:tabs>
              <w:spacing w:before="0"/>
              <w:rPr>
                <w:rFonts w:asciiTheme="minorHAnsi" w:hAnsiTheme="minorHAnsi" w:cstheme="minorHAnsi"/>
                <w:bCs/>
                <w:sz w:val="22"/>
                <w:szCs w:val="22"/>
              </w:rPr>
            </w:pPr>
            <w:r w:rsidRPr="00286564">
              <w:rPr>
                <w:rFonts w:asciiTheme="minorHAnsi" w:hAnsiTheme="minorHAnsi" w:cstheme="minorHAnsi"/>
                <w:bCs/>
                <w:sz w:val="22"/>
                <w:szCs w:val="22"/>
              </w:rPr>
              <w:t xml:space="preserve">Cllr. Grimes confirmed that the issues were ongoing. </w:t>
            </w:r>
          </w:p>
          <w:p w14:paraId="748AB1C2" w14:textId="7270F73C" w:rsidR="00370E42" w:rsidRPr="003042FD" w:rsidRDefault="00370E42" w:rsidP="00370E42">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114A664C" w14:textId="77777777" w:rsidTr="00E17DE6">
        <w:trPr>
          <w:trHeight w:val="616"/>
        </w:trPr>
        <w:tc>
          <w:tcPr>
            <w:tcW w:w="1242" w:type="dxa"/>
            <w:shd w:val="clear" w:color="auto" w:fill="auto"/>
          </w:tcPr>
          <w:p w14:paraId="7D1C05F8" w14:textId="1589A225"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274C2DFF" w14:textId="77777777"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60.2</w:t>
            </w:r>
            <w:r w:rsidR="00927AAC" w:rsidRPr="00927AAC">
              <w:rPr>
                <w:rFonts w:asciiTheme="minorHAnsi" w:hAnsiTheme="minorHAnsi" w:cstheme="minorHAnsi"/>
                <w:bCs/>
                <w:sz w:val="22"/>
                <w:szCs w:val="22"/>
                <w:u w:val="single"/>
              </w:rPr>
              <w:t xml:space="preserve"> Clerk to obtain description of codes used in Enforcement Report </w:t>
            </w:r>
          </w:p>
          <w:p w14:paraId="3A8EA48B" w14:textId="3540AAE7" w:rsidR="00D6000D" w:rsidRPr="007D7760" w:rsidRDefault="00D6000D"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The De</w:t>
            </w:r>
            <w:r w:rsidR="001665FD">
              <w:rPr>
                <w:rFonts w:asciiTheme="minorHAnsi" w:hAnsiTheme="minorHAnsi" w:cstheme="minorHAnsi"/>
                <w:bCs/>
                <w:sz w:val="22"/>
                <w:szCs w:val="22"/>
              </w:rPr>
              <w:t>p</w:t>
            </w:r>
            <w:r w:rsidRPr="007D7760">
              <w:rPr>
                <w:rFonts w:asciiTheme="minorHAnsi" w:hAnsiTheme="minorHAnsi" w:cstheme="minorHAnsi"/>
                <w:bCs/>
                <w:sz w:val="22"/>
                <w:szCs w:val="22"/>
              </w:rPr>
              <w:t xml:space="preserve">uty Clerk </w:t>
            </w:r>
            <w:r w:rsidR="007D7760" w:rsidRPr="007D7760">
              <w:rPr>
                <w:rFonts w:asciiTheme="minorHAnsi" w:hAnsiTheme="minorHAnsi" w:cstheme="minorHAnsi"/>
                <w:bCs/>
                <w:sz w:val="22"/>
                <w:szCs w:val="22"/>
              </w:rPr>
              <w:t xml:space="preserve">confirmed that this item was ongoing. </w:t>
            </w:r>
            <w:r w:rsidRPr="007D7760">
              <w:rPr>
                <w:rFonts w:asciiTheme="minorHAnsi" w:hAnsiTheme="minorHAnsi" w:cstheme="minorHAnsi"/>
                <w:bCs/>
                <w:sz w:val="22"/>
                <w:szCs w:val="22"/>
              </w:rPr>
              <w:t xml:space="preserve"> </w:t>
            </w:r>
          </w:p>
          <w:p w14:paraId="371DE797" w14:textId="1838151C" w:rsidR="007D7760" w:rsidRPr="00927AAC" w:rsidRDefault="007D7760"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102CC9C7" w14:textId="77777777" w:rsidTr="00E17DE6">
        <w:trPr>
          <w:trHeight w:val="616"/>
        </w:trPr>
        <w:tc>
          <w:tcPr>
            <w:tcW w:w="1242" w:type="dxa"/>
            <w:shd w:val="clear" w:color="auto" w:fill="auto"/>
          </w:tcPr>
          <w:p w14:paraId="6E432E4C" w14:textId="27FDCBC2"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100496A9" w14:textId="0D5499C0"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61.3.1</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Cllr Boyer to contact Cratus to see if they may be able to help in securing funding towards the cost of map boards in the parish </w:t>
            </w:r>
          </w:p>
          <w:p w14:paraId="019B2442" w14:textId="0687864E" w:rsidR="007D7760" w:rsidRPr="007D7760" w:rsidRDefault="007D7760"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 xml:space="preserve">This item was noted as ongoing. </w:t>
            </w:r>
          </w:p>
          <w:p w14:paraId="22541EC2" w14:textId="3258B42B"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5CE2CE5C" w14:textId="77777777" w:rsidTr="00E17DE6">
        <w:trPr>
          <w:trHeight w:val="616"/>
        </w:trPr>
        <w:tc>
          <w:tcPr>
            <w:tcW w:w="1242" w:type="dxa"/>
            <w:shd w:val="clear" w:color="auto" w:fill="auto"/>
          </w:tcPr>
          <w:p w14:paraId="7F7A0C69" w14:textId="52D5DD03"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010B84B8" w14:textId="6232DC78"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62</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Cllr Jahromi to contact WBC regarding their strategy on the installation of electric charging points. </w:t>
            </w:r>
          </w:p>
          <w:p w14:paraId="3E8990E6" w14:textId="497685AC" w:rsidR="00927AAC" w:rsidRPr="007D7760" w:rsidRDefault="007D7760"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In the absence of Cllr. Jahromi t</w:t>
            </w:r>
            <w:r w:rsidR="00D6000D" w:rsidRPr="007D7760">
              <w:rPr>
                <w:rFonts w:asciiTheme="minorHAnsi" w:hAnsiTheme="minorHAnsi" w:cstheme="minorHAnsi"/>
                <w:bCs/>
                <w:sz w:val="22"/>
                <w:szCs w:val="22"/>
              </w:rPr>
              <w:t>here was no update</w:t>
            </w:r>
            <w:r w:rsidRPr="007D7760">
              <w:rPr>
                <w:rFonts w:asciiTheme="minorHAnsi" w:hAnsiTheme="minorHAnsi" w:cstheme="minorHAnsi"/>
                <w:bCs/>
                <w:sz w:val="22"/>
                <w:szCs w:val="22"/>
              </w:rPr>
              <w:t xml:space="preserve"> available. </w:t>
            </w:r>
          </w:p>
          <w:p w14:paraId="083B1009" w14:textId="31EF25CA"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4F419C66" w14:textId="77777777" w:rsidTr="00E17DE6">
        <w:trPr>
          <w:trHeight w:val="616"/>
        </w:trPr>
        <w:tc>
          <w:tcPr>
            <w:tcW w:w="1242" w:type="dxa"/>
            <w:shd w:val="clear" w:color="auto" w:fill="auto"/>
          </w:tcPr>
          <w:p w14:paraId="041375E5" w14:textId="718CA729"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39C4343A" w14:textId="04A09FA6"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63.1</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Clerk to write to resident to confirm options open to SPC exhausted in respect of speeding outside Grazeley primary school</w:t>
            </w:r>
          </w:p>
          <w:p w14:paraId="21195F06" w14:textId="435E3A9D" w:rsidR="007D7760" w:rsidRPr="007D7760" w:rsidRDefault="007D7760"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 xml:space="preserve">This item was noted as complete. </w:t>
            </w:r>
          </w:p>
          <w:p w14:paraId="799E76D4" w14:textId="40EC068D"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2500A93E" w14:textId="77777777" w:rsidTr="00E17DE6">
        <w:trPr>
          <w:trHeight w:val="616"/>
        </w:trPr>
        <w:tc>
          <w:tcPr>
            <w:tcW w:w="1242" w:type="dxa"/>
            <w:shd w:val="clear" w:color="auto" w:fill="auto"/>
          </w:tcPr>
          <w:p w14:paraId="2319D8C9" w14:textId="1DA9B004"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190AD3D5" w14:textId="1C41A6D3"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63.2</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Deputy Clerk to write to resident confirming that SPC did not have a deciding role in respect of planning application 211173</w:t>
            </w:r>
          </w:p>
          <w:p w14:paraId="3056DAA0" w14:textId="3416076D" w:rsidR="00927AAC" w:rsidRPr="00FC3866" w:rsidRDefault="00D6000D" w:rsidP="00927AAC">
            <w:pPr>
              <w:pStyle w:val="Itemlevel1"/>
              <w:tabs>
                <w:tab w:val="clear" w:pos="1134"/>
                <w:tab w:val="left" w:pos="952"/>
                <w:tab w:val="left" w:pos="1428"/>
              </w:tabs>
              <w:spacing w:before="0"/>
              <w:rPr>
                <w:rFonts w:asciiTheme="minorHAnsi" w:hAnsiTheme="minorHAnsi" w:cstheme="minorHAnsi"/>
                <w:bCs/>
                <w:sz w:val="22"/>
                <w:szCs w:val="22"/>
              </w:rPr>
            </w:pPr>
            <w:r w:rsidRPr="00FC3866">
              <w:rPr>
                <w:rFonts w:asciiTheme="minorHAnsi" w:hAnsiTheme="minorHAnsi" w:cstheme="minorHAnsi"/>
                <w:bCs/>
                <w:sz w:val="22"/>
                <w:szCs w:val="22"/>
              </w:rPr>
              <w:t xml:space="preserve">This item was noted as complete </w:t>
            </w:r>
          </w:p>
          <w:p w14:paraId="319E67CB" w14:textId="4F6D54B1"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69912AA8" w14:textId="77777777" w:rsidTr="00E17DE6">
        <w:trPr>
          <w:trHeight w:val="616"/>
        </w:trPr>
        <w:tc>
          <w:tcPr>
            <w:tcW w:w="1242" w:type="dxa"/>
            <w:shd w:val="clear" w:color="auto" w:fill="auto"/>
          </w:tcPr>
          <w:p w14:paraId="256988D7" w14:textId="4DD29C36"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25153C26" w14:textId="111AD7B9"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63.3</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Clerk to respond to resident regarding tree planting initiative undertaking to consider the idea when looking at land use going forward. </w:t>
            </w:r>
          </w:p>
          <w:p w14:paraId="69BBE1D2" w14:textId="4DA7DD42" w:rsidR="00927AAC" w:rsidRPr="00FC3866" w:rsidRDefault="00FC3866" w:rsidP="00927AAC">
            <w:pPr>
              <w:pStyle w:val="Itemlevel1"/>
              <w:tabs>
                <w:tab w:val="clear" w:pos="1134"/>
                <w:tab w:val="left" w:pos="952"/>
                <w:tab w:val="left" w:pos="1428"/>
              </w:tabs>
              <w:spacing w:before="0"/>
              <w:rPr>
                <w:rFonts w:asciiTheme="minorHAnsi" w:hAnsiTheme="minorHAnsi" w:cstheme="minorHAnsi"/>
                <w:bCs/>
                <w:sz w:val="22"/>
                <w:szCs w:val="22"/>
              </w:rPr>
            </w:pPr>
            <w:r w:rsidRPr="00FC3866">
              <w:rPr>
                <w:rFonts w:asciiTheme="minorHAnsi" w:hAnsiTheme="minorHAnsi" w:cstheme="minorHAnsi"/>
                <w:bCs/>
                <w:sz w:val="22"/>
                <w:szCs w:val="22"/>
              </w:rPr>
              <w:t xml:space="preserve">This item was noted as complete. </w:t>
            </w:r>
          </w:p>
          <w:p w14:paraId="5CB3675C" w14:textId="0282A9E2"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005A97C3" w14:textId="77777777" w:rsidTr="00E17DE6">
        <w:trPr>
          <w:trHeight w:val="616"/>
        </w:trPr>
        <w:tc>
          <w:tcPr>
            <w:tcW w:w="1242" w:type="dxa"/>
            <w:shd w:val="clear" w:color="auto" w:fill="auto"/>
          </w:tcPr>
          <w:p w14:paraId="011E6100" w14:textId="01C122A9"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8647" w:type="dxa"/>
            <w:shd w:val="clear" w:color="auto" w:fill="auto"/>
          </w:tcPr>
          <w:p w14:paraId="4A392E0D" w14:textId="77777777"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64.2</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Hearn and Bailey to be removed from project schedule (PS20) </w:t>
            </w:r>
          </w:p>
          <w:p w14:paraId="1D6C6659" w14:textId="379C1F42" w:rsidR="00D6000D" w:rsidRPr="00FC3866" w:rsidRDefault="00FC3866" w:rsidP="00927AAC">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This item was noted as complete. </w:t>
            </w:r>
          </w:p>
          <w:p w14:paraId="057BFB0B" w14:textId="3BE00D56" w:rsidR="00FC3866" w:rsidRPr="00927AAC" w:rsidRDefault="00FC3866"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4C5972EB" w14:textId="77777777" w:rsidTr="00E17DE6">
        <w:trPr>
          <w:trHeight w:val="616"/>
        </w:trPr>
        <w:tc>
          <w:tcPr>
            <w:tcW w:w="1242" w:type="dxa"/>
            <w:shd w:val="clear" w:color="auto" w:fill="auto"/>
          </w:tcPr>
          <w:p w14:paraId="3C822001" w14:textId="47D453D2" w:rsidR="00927AAC" w:rsidRPr="00745FC5" w:rsidRDefault="00927AAC" w:rsidP="00927AAC">
            <w:pPr>
              <w:pStyle w:val="Itemlevel1"/>
              <w:tabs>
                <w:tab w:val="clear" w:pos="1134"/>
                <w:tab w:val="left" w:pos="952"/>
              </w:tabs>
              <w:spacing w:before="0"/>
              <w:rPr>
                <w:sz w:val="22"/>
                <w:szCs w:val="22"/>
              </w:rPr>
            </w:pPr>
          </w:p>
        </w:tc>
        <w:tc>
          <w:tcPr>
            <w:tcW w:w="8647" w:type="dxa"/>
            <w:shd w:val="clear" w:color="auto" w:fill="auto"/>
          </w:tcPr>
          <w:p w14:paraId="29AFEE5E" w14:textId="6BC6E1E1"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64.3</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Deputy Clerk to contact ET Planning regarding the implications of an application to build a care home opposite Crossfields School </w:t>
            </w:r>
          </w:p>
          <w:p w14:paraId="07D8B833" w14:textId="1EAC0717" w:rsidR="00927AAC" w:rsidRPr="00FC3866" w:rsidRDefault="00FC3866" w:rsidP="00927AAC">
            <w:pPr>
              <w:pStyle w:val="Itemlevel1"/>
              <w:tabs>
                <w:tab w:val="clear" w:pos="1134"/>
                <w:tab w:val="left" w:pos="952"/>
                <w:tab w:val="left" w:pos="1428"/>
              </w:tabs>
              <w:spacing w:before="0"/>
              <w:rPr>
                <w:rFonts w:asciiTheme="minorHAnsi" w:hAnsiTheme="minorHAnsi" w:cstheme="minorHAnsi"/>
                <w:bCs/>
                <w:sz w:val="22"/>
                <w:szCs w:val="22"/>
              </w:rPr>
            </w:pPr>
            <w:r w:rsidRPr="00FC3866">
              <w:rPr>
                <w:rFonts w:asciiTheme="minorHAnsi" w:hAnsiTheme="minorHAnsi" w:cstheme="minorHAnsi"/>
                <w:bCs/>
                <w:sz w:val="22"/>
                <w:szCs w:val="22"/>
              </w:rPr>
              <w:t>The De</w:t>
            </w:r>
            <w:r>
              <w:rPr>
                <w:rFonts w:asciiTheme="minorHAnsi" w:hAnsiTheme="minorHAnsi" w:cstheme="minorHAnsi"/>
                <w:bCs/>
                <w:sz w:val="22"/>
                <w:szCs w:val="22"/>
              </w:rPr>
              <w:t>p</w:t>
            </w:r>
            <w:r w:rsidRPr="00FC3866">
              <w:rPr>
                <w:rFonts w:asciiTheme="minorHAnsi" w:hAnsiTheme="minorHAnsi" w:cstheme="minorHAnsi"/>
                <w:bCs/>
                <w:sz w:val="22"/>
                <w:szCs w:val="22"/>
              </w:rPr>
              <w:t xml:space="preserve">uty Clerk confirmed that she had contacted ET Planning who had agreed to prepare a report. </w:t>
            </w:r>
          </w:p>
          <w:p w14:paraId="70C839AC" w14:textId="13E9B530" w:rsidR="00927AAC" w:rsidRPr="00927AAC" w:rsidRDefault="00927AAC" w:rsidP="00927AAC">
            <w:pPr>
              <w:pStyle w:val="Itemlevel1"/>
              <w:tabs>
                <w:tab w:val="clear" w:pos="1134"/>
                <w:tab w:val="left" w:pos="952"/>
                <w:tab w:val="left" w:pos="1428"/>
              </w:tabs>
              <w:spacing w:before="0"/>
              <w:rPr>
                <w:bCs/>
                <w:sz w:val="22"/>
                <w:szCs w:val="22"/>
                <w:u w:val="single"/>
                <w:lang w:val="en-GB"/>
              </w:rPr>
            </w:pPr>
          </w:p>
        </w:tc>
      </w:tr>
      <w:tr w:rsidR="00927AAC" w:rsidRPr="00745FC5" w14:paraId="494A5218" w14:textId="77777777" w:rsidTr="00E17DE6">
        <w:trPr>
          <w:trHeight w:val="319"/>
        </w:trPr>
        <w:tc>
          <w:tcPr>
            <w:tcW w:w="1242" w:type="dxa"/>
            <w:shd w:val="clear" w:color="auto" w:fill="auto"/>
          </w:tcPr>
          <w:p w14:paraId="1E9A8FE5" w14:textId="1DA04DF1" w:rsidR="00927AAC" w:rsidRPr="00745FC5" w:rsidRDefault="00927AAC" w:rsidP="00927AAC">
            <w:pPr>
              <w:pStyle w:val="Itemlevel1"/>
              <w:tabs>
                <w:tab w:val="clear" w:pos="1134"/>
                <w:tab w:val="left" w:pos="952"/>
              </w:tabs>
              <w:spacing w:before="0"/>
              <w:rPr>
                <w:sz w:val="22"/>
                <w:szCs w:val="22"/>
              </w:rPr>
            </w:pPr>
            <w:r>
              <w:rPr>
                <w:sz w:val="22"/>
                <w:szCs w:val="22"/>
              </w:rPr>
              <w:t>21</w:t>
            </w:r>
            <w:r w:rsidRPr="00745FC5">
              <w:rPr>
                <w:sz w:val="22"/>
                <w:szCs w:val="22"/>
              </w:rPr>
              <w:t>/PC/</w:t>
            </w:r>
            <w:r>
              <w:rPr>
                <w:sz w:val="22"/>
                <w:szCs w:val="22"/>
              </w:rPr>
              <w:t>7</w:t>
            </w:r>
            <w:r w:rsidR="00370E42">
              <w:rPr>
                <w:sz w:val="22"/>
                <w:szCs w:val="22"/>
              </w:rPr>
              <w:t>1</w:t>
            </w:r>
          </w:p>
        </w:tc>
        <w:tc>
          <w:tcPr>
            <w:tcW w:w="8647" w:type="dxa"/>
            <w:shd w:val="clear" w:color="auto" w:fill="auto"/>
          </w:tcPr>
          <w:p w14:paraId="2A8EF499" w14:textId="5227811B" w:rsidR="00927AAC" w:rsidRPr="00745FC5" w:rsidRDefault="00370E42" w:rsidP="00927AAC">
            <w:pPr>
              <w:pStyle w:val="Itemlevel1"/>
              <w:tabs>
                <w:tab w:val="clear" w:pos="1134"/>
                <w:tab w:val="left" w:pos="952"/>
                <w:tab w:val="left" w:pos="1428"/>
              </w:tabs>
              <w:spacing w:before="0"/>
              <w:rPr>
                <w:sz w:val="22"/>
                <w:szCs w:val="22"/>
                <w:lang w:val="en-GB"/>
              </w:rPr>
            </w:pPr>
            <w:r>
              <w:rPr>
                <w:b/>
                <w:sz w:val="22"/>
                <w:szCs w:val="22"/>
                <w:lang w:val="en-GB"/>
              </w:rPr>
              <w:t>71</w:t>
            </w:r>
            <w:r w:rsidR="00927AAC" w:rsidRPr="00745FC5">
              <w:rPr>
                <w:b/>
                <w:sz w:val="22"/>
                <w:szCs w:val="22"/>
                <w:lang w:val="en-GB"/>
              </w:rPr>
              <w:t>.1 Schedule of Deposited Plans</w:t>
            </w:r>
            <w:r w:rsidR="00927AAC" w:rsidRPr="00745FC5">
              <w:rPr>
                <w:sz w:val="22"/>
                <w:szCs w:val="22"/>
                <w:lang w:val="en-GB"/>
              </w:rPr>
              <w:t xml:space="preserve"> </w:t>
            </w:r>
          </w:p>
        </w:tc>
      </w:tr>
      <w:tr w:rsidR="0019712B" w:rsidRPr="00745FC5" w14:paraId="364C30C8" w14:textId="77777777" w:rsidTr="00E17DE6">
        <w:trPr>
          <w:trHeight w:val="1135"/>
        </w:trPr>
        <w:tc>
          <w:tcPr>
            <w:tcW w:w="1242" w:type="dxa"/>
            <w:shd w:val="clear" w:color="auto" w:fill="auto"/>
          </w:tcPr>
          <w:p w14:paraId="387CBAD0" w14:textId="77777777" w:rsidR="0019712B" w:rsidRDefault="0019712B" w:rsidP="0019712B">
            <w:pPr>
              <w:pStyle w:val="Itemlevel1"/>
              <w:tabs>
                <w:tab w:val="clear" w:pos="1134"/>
                <w:tab w:val="left" w:pos="952"/>
              </w:tabs>
              <w:spacing w:before="0"/>
              <w:rPr>
                <w:sz w:val="22"/>
                <w:szCs w:val="22"/>
              </w:rPr>
            </w:pPr>
          </w:p>
        </w:tc>
        <w:tc>
          <w:tcPr>
            <w:tcW w:w="8647" w:type="dxa"/>
          </w:tcPr>
          <w:p w14:paraId="24178B6A" w14:textId="0BD7CF91" w:rsidR="0019712B" w:rsidRPr="001242A9" w:rsidRDefault="0019712B" w:rsidP="0019712B">
            <w:pPr>
              <w:pStyle w:val="Itemlevel1"/>
              <w:tabs>
                <w:tab w:val="clear" w:pos="1134"/>
                <w:tab w:val="left" w:pos="952"/>
                <w:tab w:val="left" w:pos="1428"/>
              </w:tabs>
              <w:spacing w:before="0"/>
              <w:rPr>
                <w:rFonts w:asciiTheme="minorHAnsi" w:hAnsiTheme="minorHAnsi" w:cstheme="minorHAnsi"/>
                <w:sz w:val="22"/>
                <w:szCs w:val="22"/>
                <w:lang w:val="en-GB"/>
              </w:rPr>
            </w:pPr>
            <w:r>
              <w:rPr>
                <w:rFonts w:asciiTheme="minorHAnsi" w:hAnsiTheme="minorHAnsi" w:cstheme="minorHAnsi"/>
                <w:sz w:val="22"/>
                <w:szCs w:val="22"/>
                <w:lang w:val="en-GB"/>
              </w:rPr>
              <w:t xml:space="preserve">There were no deposited plans further to those circulated to members for consideration earlier in the week.  </w:t>
            </w:r>
            <w:r w:rsidR="009D6A98">
              <w:rPr>
                <w:rFonts w:asciiTheme="minorHAnsi" w:hAnsiTheme="minorHAnsi" w:cstheme="minorHAnsi"/>
                <w:sz w:val="22"/>
                <w:szCs w:val="22"/>
                <w:lang w:val="en-GB"/>
              </w:rPr>
              <w:t xml:space="preserve">It was requested that wording be added to the Planning and Highways agenda </w:t>
            </w:r>
            <w:r w:rsidR="001242A9">
              <w:rPr>
                <w:rFonts w:asciiTheme="minorHAnsi" w:hAnsiTheme="minorHAnsi" w:cstheme="minorHAnsi"/>
                <w:sz w:val="22"/>
                <w:szCs w:val="22"/>
                <w:lang w:val="en-GB"/>
              </w:rPr>
              <w:t>as standard to make it clear that members were able to bring any application that they wish to be discussed in detail to the meeting.</w:t>
            </w:r>
          </w:p>
        </w:tc>
      </w:tr>
      <w:tr w:rsidR="0019712B" w:rsidRPr="00745FC5" w14:paraId="56CC876A" w14:textId="77777777" w:rsidTr="00E17DE6">
        <w:trPr>
          <w:trHeight w:val="319"/>
        </w:trPr>
        <w:tc>
          <w:tcPr>
            <w:tcW w:w="1242" w:type="dxa"/>
            <w:shd w:val="clear" w:color="auto" w:fill="auto"/>
          </w:tcPr>
          <w:p w14:paraId="4B2F83CF"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78E07A9B" w14:textId="77777777" w:rsidR="0019712B" w:rsidRDefault="0019712B" w:rsidP="0019712B">
            <w:pPr>
              <w:pStyle w:val="Itemlevel1"/>
              <w:tabs>
                <w:tab w:val="clear" w:pos="1134"/>
                <w:tab w:val="left" w:pos="952"/>
                <w:tab w:val="left" w:pos="1428"/>
              </w:tabs>
              <w:spacing w:before="0"/>
              <w:rPr>
                <w:b/>
                <w:sz w:val="22"/>
                <w:szCs w:val="22"/>
                <w:lang w:val="en-GB"/>
              </w:rPr>
            </w:pPr>
          </w:p>
        </w:tc>
      </w:tr>
      <w:tr w:rsidR="0019712B" w:rsidRPr="00745FC5" w14:paraId="42CD177A" w14:textId="77777777" w:rsidTr="00E17DE6">
        <w:trPr>
          <w:trHeight w:val="319"/>
        </w:trPr>
        <w:tc>
          <w:tcPr>
            <w:tcW w:w="1242" w:type="dxa"/>
            <w:shd w:val="clear" w:color="auto" w:fill="auto"/>
          </w:tcPr>
          <w:p w14:paraId="63D59DE7"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7C571BA1" w14:textId="77777777" w:rsidR="0019712B" w:rsidRDefault="0019712B" w:rsidP="0019712B">
            <w:pPr>
              <w:pStyle w:val="Itemlevel1"/>
              <w:tabs>
                <w:tab w:val="clear" w:pos="1134"/>
                <w:tab w:val="left" w:pos="952"/>
                <w:tab w:val="left" w:pos="1428"/>
              </w:tabs>
              <w:spacing w:before="0"/>
              <w:rPr>
                <w:b/>
                <w:sz w:val="22"/>
                <w:szCs w:val="22"/>
                <w:lang w:val="en-GB"/>
              </w:rPr>
            </w:pPr>
            <w:r>
              <w:rPr>
                <w:b/>
                <w:sz w:val="22"/>
                <w:szCs w:val="22"/>
                <w:lang w:val="en-GB"/>
              </w:rPr>
              <w:t>71.2 Planning Decisions</w:t>
            </w:r>
          </w:p>
          <w:p w14:paraId="1517881A" w14:textId="03F580B4" w:rsidR="0019712B" w:rsidRDefault="0019712B" w:rsidP="0019712B">
            <w:pPr>
              <w:pStyle w:val="Itemlevel1"/>
              <w:tabs>
                <w:tab w:val="clear" w:pos="1134"/>
                <w:tab w:val="left" w:pos="952"/>
                <w:tab w:val="left" w:pos="1428"/>
              </w:tabs>
              <w:spacing w:before="0"/>
              <w:rPr>
                <w:b/>
                <w:sz w:val="22"/>
                <w:szCs w:val="22"/>
                <w:lang w:val="en-GB"/>
              </w:rPr>
            </w:pPr>
          </w:p>
        </w:tc>
      </w:tr>
      <w:tr w:rsidR="0019712B" w:rsidRPr="00745FC5" w14:paraId="6E77CA54" w14:textId="77777777" w:rsidTr="00E17DE6">
        <w:trPr>
          <w:trHeight w:val="319"/>
        </w:trPr>
        <w:tc>
          <w:tcPr>
            <w:tcW w:w="1242" w:type="dxa"/>
            <w:shd w:val="clear" w:color="auto" w:fill="auto"/>
          </w:tcPr>
          <w:p w14:paraId="0024ED3F"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3487C307" w14:textId="77777777" w:rsidR="0019712B" w:rsidRPr="001311BF" w:rsidRDefault="0019712B" w:rsidP="0019712B">
            <w:pPr>
              <w:rPr>
                <w:rFonts w:ascii="Calibri" w:hAnsi="Calibri"/>
                <w:b/>
                <w:sz w:val="22"/>
                <w:szCs w:val="22"/>
                <w:u w:val="single"/>
                <w:lang w:val="en-GB"/>
              </w:rPr>
            </w:pPr>
            <w:r w:rsidRPr="001311BF">
              <w:rPr>
                <w:rFonts w:ascii="Calibri" w:hAnsi="Calibri"/>
                <w:b/>
                <w:sz w:val="22"/>
                <w:szCs w:val="22"/>
                <w:u w:val="single"/>
                <w:lang w:val="en-GB"/>
              </w:rPr>
              <w:t xml:space="preserve">List of plans APPROVED </w:t>
            </w:r>
          </w:p>
          <w:p w14:paraId="5751B25E" w14:textId="77777777" w:rsidR="0019712B" w:rsidRDefault="0019712B" w:rsidP="0019712B">
            <w:pPr>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There were no plans approved. </w:t>
            </w:r>
          </w:p>
          <w:p w14:paraId="23AE3D70" w14:textId="77777777" w:rsidR="0019712B" w:rsidRDefault="0019712B" w:rsidP="0019712B">
            <w:pPr>
              <w:pStyle w:val="Itemlevel1"/>
              <w:tabs>
                <w:tab w:val="clear" w:pos="1134"/>
                <w:tab w:val="left" w:pos="952"/>
                <w:tab w:val="left" w:pos="1428"/>
              </w:tabs>
              <w:spacing w:before="0"/>
              <w:rPr>
                <w:b/>
                <w:sz w:val="22"/>
                <w:szCs w:val="22"/>
                <w:lang w:val="en-GB"/>
              </w:rPr>
            </w:pPr>
          </w:p>
        </w:tc>
      </w:tr>
      <w:tr w:rsidR="0019712B" w:rsidRPr="00745FC5" w14:paraId="1F8CA945" w14:textId="77777777" w:rsidTr="00E17DE6">
        <w:trPr>
          <w:trHeight w:val="319"/>
        </w:trPr>
        <w:tc>
          <w:tcPr>
            <w:tcW w:w="1242" w:type="dxa"/>
            <w:shd w:val="clear" w:color="auto" w:fill="auto"/>
          </w:tcPr>
          <w:p w14:paraId="31AE70DC"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6CC0A145" w14:textId="77777777" w:rsidR="0019712B" w:rsidRDefault="0019712B" w:rsidP="0019712B">
            <w:pPr>
              <w:rPr>
                <w:rFonts w:asciiTheme="minorHAnsi" w:hAnsiTheme="minorHAnsi" w:cstheme="minorHAnsi"/>
                <w:b/>
                <w:sz w:val="22"/>
                <w:szCs w:val="22"/>
                <w:u w:val="single"/>
                <w:lang w:val="en-GB"/>
              </w:rPr>
            </w:pPr>
            <w:r w:rsidRPr="003042FD">
              <w:rPr>
                <w:rFonts w:asciiTheme="minorHAnsi" w:hAnsiTheme="minorHAnsi" w:cstheme="minorHAnsi"/>
                <w:b/>
                <w:sz w:val="22"/>
                <w:szCs w:val="22"/>
                <w:u w:val="single"/>
                <w:lang w:val="en-GB"/>
              </w:rPr>
              <w:t xml:space="preserve">List of plans APPEALED </w:t>
            </w:r>
          </w:p>
          <w:p w14:paraId="34F7D34C" w14:textId="77777777" w:rsidR="0019712B" w:rsidRDefault="0019712B" w:rsidP="0019712B">
            <w:pPr>
              <w:rPr>
                <w:rFonts w:asciiTheme="minorHAnsi" w:hAnsiTheme="minorHAnsi" w:cstheme="minorHAnsi"/>
                <w:bCs/>
                <w:sz w:val="22"/>
                <w:szCs w:val="22"/>
                <w:lang w:val="en-GB"/>
              </w:rPr>
            </w:pPr>
            <w:r w:rsidRPr="00137FBE">
              <w:rPr>
                <w:rFonts w:asciiTheme="minorHAnsi" w:hAnsiTheme="minorHAnsi" w:cstheme="minorHAnsi"/>
                <w:bCs/>
                <w:sz w:val="22"/>
                <w:szCs w:val="22"/>
                <w:lang w:val="en-GB"/>
              </w:rPr>
              <w:t>There were no plans appealed</w:t>
            </w:r>
            <w:r>
              <w:rPr>
                <w:rFonts w:asciiTheme="minorHAnsi" w:hAnsiTheme="minorHAnsi" w:cstheme="minorHAnsi"/>
                <w:bCs/>
                <w:sz w:val="22"/>
                <w:szCs w:val="22"/>
                <w:lang w:val="en-GB"/>
              </w:rPr>
              <w:t>.</w:t>
            </w:r>
          </w:p>
          <w:p w14:paraId="0C2C6E35" w14:textId="77777777" w:rsidR="0019712B" w:rsidRPr="001311BF" w:rsidRDefault="0019712B" w:rsidP="0019712B">
            <w:pPr>
              <w:rPr>
                <w:rFonts w:ascii="Calibri" w:hAnsi="Calibri"/>
                <w:b/>
                <w:sz w:val="22"/>
                <w:szCs w:val="22"/>
                <w:u w:val="single"/>
                <w:lang w:val="en-GB"/>
              </w:rPr>
            </w:pPr>
          </w:p>
        </w:tc>
      </w:tr>
      <w:tr w:rsidR="0019712B" w:rsidRPr="00745FC5" w14:paraId="4607A5DE" w14:textId="77777777" w:rsidTr="00E17DE6">
        <w:trPr>
          <w:trHeight w:val="319"/>
        </w:trPr>
        <w:tc>
          <w:tcPr>
            <w:tcW w:w="1242" w:type="dxa"/>
            <w:shd w:val="clear" w:color="auto" w:fill="auto"/>
          </w:tcPr>
          <w:p w14:paraId="18C420AB" w14:textId="12B3580C" w:rsidR="0019712B" w:rsidRDefault="0019712B" w:rsidP="0019712B">
            <w:pPr>
              <w:pStyle w:val="Itemlevel1"/>
              <w:tabs>
                <w:tab w:val="clear" w:pos="1134"/>
                <w:tab w:val="left" w:pos="952"/>
              </w:tabs>
              <w:spacing w:before="0"/>
              <w:rPr>
                <w:sz w:val="22"/>
                <w:szCs w:val="22"/>
              </w:rPr>
            </w:pPr>
            <w:r>
              <w:rPr>
                <w:sz w:val="22"/>
                <w:szCs w:val="22"/>
              </w:rPr>
              <w:t>21/PC/72</w:t>
            </w:r>
          </w:p>
        </w:tc>
        <w:tc>
          <w:tcPr>
            <w:tcW w:w="8647" w:type="dxa"/>
            <w:shd w:val="clear" w:color="auto" w:fill="auto"/>
          </w:tcPr>
          <w:p w14:paraId="3725F3D3" w14:textId="573E6683" w:rsidR="0019712B" w:rsidRPr="0019712B" w:rsidRDefault="0019712B" w:rsidP="0019712B">
            <w:pPr>
              <w:rPr>
                <w:rFonts w:asciiTheme="minorHAnsi" w:hAnsiTheme="minorHAnsi" w:cstheme="minorHAnsi"/>
                <w:b/>
                <w:sz w:val="22"/>
                <w:szCs w:val="22"/>
                <w:u w:val="single"/>
                <w:lang w:val="en-GB"/>
              </w:rPr>
            </w:pPr>
            <w:r w:rsidRPr="0019712B">
              <w:rPr>
                <w:rFonts w:asciiTheme="minorHAnsi" w:hAnsiTheme="minorHAnsi" w:cstheme="minorHAnsi"/>
                <w:b/>
                <w:sz w:val="22"/>
                <w:szCs w:val="22"/>
                <w:lang w:val="en-GB"/>
              </w:rPr>
              <w:t>Enforcement Notices</w:t>
            </w:r>
          </w:p>
        </w:tc>
      </w:tr>
      <w:tr w:rsidR="0019712B" w:rsidRPr="00745FC5" w14:paraId="502F62A6" w14:textId="77777777" w:rsidTr="00E17DE6">
        <w:trPr>
          <w:trHeight w:val="319"/>
        </w:trPr>
        <w:tc>
          <w:tcPr>
            <w:tcW w:w="1242" w:type="dxa"/>
            <w:shd w:val="clear" w:color="auto" w:fill="auto"/>
          </w:tcPr>
          <w:p w14:paraId="16D543B8"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0E939E5F" w14:textId="03066B99" w:rsidR="0019712B" w:rsidRPr="00570796" w:rsidRDefault="0019712B" w:rsidP="00570796">
            <w:pPr>
              <w:pStyle w:val="Itemlevel1"/>
              <w:tabs>
                <w:tab w:val="clear" w:pos="1134"/>
                <w:tab w:val="left" w:pos="952"/>
                <w:tab w:val="left" w:pos="1428"/>
              </w:tabs>
              <w:spacing w:before="0"/>
              <w:rPr>
                <w:rFonts w:cs="Calibri"/>
                <w:bCs/>
                <w:sz w:val="22"/>
                <w:szCs w:val="22"/>
              </w:rPr>
            </w:pPr>
            <w:r>
              <w:rPr>
                <w:rFonts w:cs="Calibri"/>
                <w:sz w:val="22"/>
                <w:szCs w:val="22"/>
                <w:lang w:val="en-GB"/>
              </w:rPr>
              <w:t xml:space="preserve">The </w:t>
            </w:r>
            <w:r>
              <w:rPr>
                <w:rFonts w:cs="Calibri"/>
                <w:bCs/>
                <w:sz w:val="22"/>
                <w:szCs w:val="22"/>
              </w:rPr>
              <w:t xml:space="preserve">Deputy Clerk confirmed that no enforcement report had been received and undertook to contact WBC to establish when publication of the report was due each month. </w:t>
            </w:r>
          </w:p>
        </w:tc>
      </w:tr>
      <w:tr w:rsidR="0019712B" w:rsidRPr="00745FC5" w14:paraId="6156D17C" w14:textId="77777777" w:rsidTr="00E17DE6">
        <w:trPr>
          <w:trHeight w:val="319"/>
        </w:trPr>
        <w:tc>
          <w:tcPr>
            <w:tcW w:w="1242" w:type="dxa"/>
            <w:shd w:val="clear" w:color="auto" w:fill="auto"/>
          </w:tcPr>
          <w:p w14:paraId="5F37467A"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66979C5F" w14:textId="77777777" w:rsidR="0019712B" w:rsidRDefault="0019712B" w:rsidP="0019712B">
            <w:pPr>
              <w:pStyle w:val="Itemlevel1"/>
              <w:tabs>
                <w:tab w:val="clear" w:pos="1134"/>
                <w:tab w:val="left" w:pos="952"/>
                <w:tab w:val="left" w:pos="1428"/>
              </w:tabs>
              <w:spacing w:before="0"/>
              <w:rPr>
                <w:rFonts w:cs="Calibri"/>
                <w:sz w:val="22"/>
                <w:szCs w:val="22"/>
                <w:lang w:val="en-GB"/>
              </w:rPr>
            </w:pPr>
          </w:p>
        </w:tc>
      </w:tr>
      <w:tr w:rsidR="0019712B" w:rsidRPr="00745FC5" w14:paraId="4544C56D" w14:textId="77777777" w:rsidTr="00E17DE6">
        <w:trPr>
          <w:trHeight w:val="319"/>
        </w:trPr>
        <w:tc>
          <w:tcPr>
            <w:tcW w:w="1242" w:type="dxa"/>
            <w:shd w:val="clear" w:color="auto" w:fill="auto"/>
          </w:tcPr>
          <w:p w14:paraId="071AA052" w14:textId="7D3CD3AB" w:rsidR="0019712B" w:rsidRDefault="0019712B" w:rsidP="0019712B">
            <w:pPr>
              <w:pStyle w:val="Itemlevel1"/>
              <w:tabs>
                <w:tab w:val="clear" w:pos="1134"/>
                <w:tab w:val="left" w:pos="952"/>
              </w:tabs>
              <w:spacing w:before="0"/>
              <w:rPr>
                <w:sz w:val="22"/>
                <w:szCs w:val="22"/>
              </w:rPr>
            </w:pPr>
            <w:r>
              <w:rPr>
                <w:sz w:val="22"/>
                <w:szCs w:val="22"/>
              </w:rPr>
              <w:t>21/PC/73</w:t>
            </w:r>
          </w:p>
        </w:tc>
        <w:tc>
          <w:tcPr>
            <w:tcW w:w="8647" w:type="dxa"/>
            <w:shd w:val="clear" w:color="auto" w:fill="auto"/>
          </w:tcPr>
          <w:p w14:paraId="01B578CA" w14:textId="77777777" w:rsidR="0019712B" w:rsidRDefault="0019712B" w:rsidP="0019712B">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238520B7" w14:textId="77777777" w:rsidR="0019712B" w:rsidRDefault="0019712B" w:rsidP="0019712B">
            <w:pPr>
              <w:pStyle w:val="Itemlevel1"/>
              <w:tabs>
                <w:tab w:val="clear" w:pos="1134"/>
                <w:tab w:val="left" w:pos="952"/>
                <w:tab w:val="left" w:pos="1428"/>
              </w:tabs>
              <w:spacing w:before="0"/>
              <w:rPr>
                <w:rFonts w:cs="Calibri"/>
                <w:sz w:val="22"/>
                <w:szCs w:val="22"/>
                <w:lang w:val="en-GB"/>
              </w:rPr>
            </w:pPr>
          </w:p>
        </w:tc>
      </w:tr>
      <w:tr w:rsidR="0019712B" w:rsidRPr="00745FC5" w14:paraId="26E1DDA7" w14:textId="77777777" w:rsidTr="00E17DE6">
        <w:trPr>
          <w:trHeight w:val="319"/>
        </w:trPr>
        <w:tc>
          <w:tcPr>
            <w:tcW w:w="1242" w:type="dxa"/>
            <w:shd w:val="clear" w:color="auto" w:fill="auto"/>
          </w:tcPr>
          <w:p w14:paraId="4807AC0C"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58EF06EB" w14:textId="7A398167" w:rsidR="0019712B" w:rsidRDefault="0019712B" w:rsidP="0019712B">
            <w:pPr>
              <w:tabs>
                <w:tab w:val="left" w:pos="1891"/>
              </w:tabs>
              <w:rPr>
                <w:rFonts w:cs="Calibri"/>
                <w:sz w:val="22"/>
                <w:szCs w:val="22"/>
                <w:lang w:val="en-GB"/>
              </w:rPr>
            </w:pPr>
            <w:r w:rsidRPr="0019712B">
              <w:rPr>
                <w:rFonts w:asciiTheme="minorHAnsi" w:hAnsiTheme="minorHAnsi" w:cstheme="minorHAnsi"/>
                <w:sz w:val="22"/>
                <w:szCs w:val="22"/>
                <w:lang w:val="en-GB"/>
              </w:rPr>
              <w:t>73.1</w:t>
            </w:r>
            <w:r w:rsidRPr="00745FC5">
              <w:rPr>
                <w:rFonts w:cs="Calibri"/>
                <w:sz w:val="22"/>
                <w:szCs w:val="22"/>
                <w:lang w:val="en-GB"/>
              </w:rPr>
              <w:t xml:space="preserve"> </w:t>
            </w:r>
            <w:r w:rsidRPr="00A65D1F">
              <w:rPr>
                <w:rFonts w:asciiTheme="minorHAnsi" w:hAnsiTheme="minorHAnsi" w:cstheme="minorHAnsi"/>
                <w:b/>
                <w:bCs/>
                <w:sz w:val="22"/>
                <w:szCs w:val="22"/>
                <w:lang w:val="en-GB"/>
              </w:rPr>
              <w:t xml:space="preserve">Highways </w:t>
            </w:r>
            <w:r w:rsidRPr="00A65D1F">
              <w:rPr>
                <w:rFonts w:asciiTheme="minorHAnsi" w:hAnsiTheme="minorHAnsi" w:cstheme="minorHAnsi"/>
                <w:sz w:val="22"/>
                <w:szCs w:val="22"/>
                <w:lang w:val="en-GB"/>
              </w:rPr>
              <w:t xml:space="preserve"> </w:t>
            </w:r>
          </w:p>
          <w:p w14:paraId="69601A67" w14:textId="64E9517E" w:rsidR="0019712B" w:rsidRPr="00745FC5" w:rsidRDefault="0019712B" w:rsidP="0019712B">
            <w:pPr>
              <w:pStyle w:val="Itemlevel1"/>
              <w:tabs>
                <w:tab w:val="clear" w:pos="1134"/>
                <w:tab w:val="left" w:pos="952"/>
                <w:tab w:val="left" w:pos="1428"/>
              </w:tabs>
              <w:spacing w:before="0"/>
              <w:rPr>
                <w:rFonts w:cs="Calibri"/>
                <w:b/>
                <w:sz w:val="22"/>
                <w:szCs w:val="22"/>
              </w:rPr>
            </w:pPr>
            <w:r>
              <w:rPr>
                <w:sz w:val="22"/>
                <w:szCs w:val="22"/>
              </w:rPr>
              <w:t>There were no highways matters received.</w:t>
            </w:r>
          </w:p>
        </w:tc>
      </w:tr>
      <w:tr w:rsidR="0019712B" w:rsidRPr="00745FC5" w14:paraId="7A10BF29" w14:textId="77777777" w:rsidTr="00E17DE6">
        <w:trPr>
          <w:trHeight w:val="319"/>
        </w:trPr>
        <w:tc>
          <w:tcPr>
            <w:tcW w:w="1242" w:type="dxa"/>
            <w:shd w:val="clear" w:color="auto" w:fill="auto"/>
          </w:tcPr>
          <w:p w14:paraId="4C1B40F5"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4C97E3F3" w14:textId="65E82CBB" w:rsidR="0019712B" w:rsidRPr="00745FC5" w:rsidRDefault="0019712B" w:rsidP="0019712B">
            <w:pPr>
              <w:pStyle w:val="Itemlevel1"/>
              <w:tabs>
                <w:tab w:val="clear" w:pos="1134"/>
                <w:tab w:val="left" w:pos="952"/>
                <w:tab w:val="left" w:pos="1428"/>
              </w:tabs>
              <w:spacing w:before="0"/>
              <w:rPr>
                <w:rFonts w:cs="Calibri"/>
                <w:b/>
                <w:sz w:val="22"/>
                <w:szCs w:val="22"/>
              </w:rPr>
            </w:pPr>
            <w:r>
              <w:rPr>
                <w:rFonts w:cs="Calibri"/>
                <w:sz w:val="22"/>
                <w:szCs w:val="22"/>
              </w:rPr>
              <w:t xml:space="preserve"> </w:t>
            </w:r>
          </w:p>
        </w:tc>
      </w:tr>
      <w:tr w:rsidR="0019712B" w:rsidRPr="00745FC5" w14:paraId="28829E7D" w14:textId="77777777" w:rsidTr="00E17DE6">
        <w:trPr>
          <w:trHeight w:val="319"/>
        </w:trPr>
        <w:tc>
          <w:tcPr>
            <w:tcW w:w="1242" w:type="dxa"/>
            <w:shd w:val="clear" w:color="auto" w:fill="auto"/>
          </w:tcPr>
          <w:p w14:paraId="1E833E36"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1708F999" w14:textId="513DD677" w:rsidR="0019712B" w:rsidRDefault="0019712B" w:rsidP="0019712B">
            <w:pPr>
              <w:pStyle w:val="Itemlevel1"/>
              <w:tabs>
                <w:tab w:val="clear" w:pos="1134"/>
                <w:tab w:val="left" w:pos="952"/>
                <w:tab w:val="left" w:pos="1428"/>
              </w:tabs>
              <w:spacing w:before="0"/>
              <w:rPr>
                <w:rFonts w:cs="Calibri"/>
                <w:b/>
                <w:sz w:val="22"/>
                <w:szCs w:val="22"/>
              </w:rPr>
            </w:pPr>
            <w:r>
              <w:rPr>
                <w:rFonts w:cs="Calibri"/>
                <w:sz w:val="22"/>
                <w:szCs w:val="22"/>
              </w:rPr>
              <w:t xml:space="preserve">73.2 </w:t>
            </w:r>
            <w:r w:rsidRPr="00F37F22">
              <w:rPr>
                <w:rFonts w:cs="Calibri"/>
                <w:b/>
                <w:bCs/>
                <w:sz w:val="22"/>
                <w:szCs w:val="22"/>
              </w:rPr>
              <w:t>Lighting Matters</w:t>
            </w:r>
            <w:r w:rsidRPr="00745FC5">
              <w:rPr>
                <w:rFonts w:cs="Calibri"/>
                <w:b/>
                <w:sz w:val="22"/>
                <w:szCs w:val="22"/>
              </w:rPr>
              <w:t xml:space="preserve"> </w:t>
            </w:r>
          </w:p>
          <w:p w14:paraId="2BF67210" w14:textId="4E5C1921" w:rsidR="0019712B" w:rsidRPr="00745FC5" w:rsidRDefault="0019712B" w:rsidP="0019712B">
            <w:pPr>
              <w:pStyle w:val="Itemlevel1"/>
              <w:tabs>
                <w:tab w:val="clear" w:pos="1134"/>
                <w:tab w:val="left" w:pos="952"/>
                <w:tab w:val="left" w:pos="1428"/>
              </w:tabs>
              <w:spacing w:before="0"/>
              <w:rPr>
                <w:rFonts w:cs="Calibri"/>
                <w:b/>
                <w:sz w:val="22"/>
                <w:szCs w:val="22"/>
              </w:rPr>
            </w:pPr>
            <w:r>
              <w:rPr>
                <w:rFonts w:cs="Calibri"/>
                <w:bCs/>
                <w:sz w:val="22"/>
                <w:szCs w:val="22"/>
              </w:rPr>
              <w:t xml:space="preserve">There were no lighting matters received. </w:t>
            </w:r>
          </w:p>
        </w:tc>
      </w:tr>
      <w:tr w:rsidR="0019712B" w:rsidRPr="00745FC5" w14:paraId="65E6B7B3" w14:textId="77777777" w:rsidTr="00E17DE6">
        <w:trPr>
          <w:trHeight w:val="319"/>
        </w:trPr>
        <w:tc>
          <w:tcPr>
            <w:tcW w:w="1242" w:type="dxa"/>
            <w:shd w:val="clear" w:color="auto" w:fill="auto"/>
          </w:tcPr>
          <w:p w14:paraId="727F55A6"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1A05A70F" w14:textId="77777777" w:rsidR="0019712B" w:rsidRPr="00745FC5" w:rsidRDefault="0019712B" w:rsidP="0019712B">
            <w:pPr>
              <w:pStyle w:val="Itemlevel1"/>
              <w:tabs>
                <w:tab w:val="clear" w:pos="1134"/>
                <w:tab w:val="left" w:pos="952"/>
                <w:tab w:val="left" w:pos="1428"/>
              </w:tabs>
              <w:spacing w:before="0"/>
              <w:rPr>
                <w:rFonts w:cs="Calibri"/>
                <w:b/>
                <w:sz w:val="22"/>
                <w:szCs w:val="22"/>
              </w:rPr>
            </w:pPr>
          </w:p>
        </w:tc>
      </w:tr>
      <w:tr w:rsidR="0019712B" w:rsidRPr="00745FC5" w14:paraId="5D561D3B" w14:textId="77777777" w:rsidTr="00E17DE6">
        <w:trPr>
          <w:trHeight w:val="319"/>
        </w:trPr>
        <w:tc>
          <w:tcPr>
            <w:tcW w:w="1242" w:type="dxa"/>
            <w:shd w:val="clear" w:color="auto" w:fill="auto"/>
          </w:tcPr>
          <w:p w14:paraId="33F23EFB"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6F66FF1E" w14:textId="032EBE09" w:rsidR="0019712B" w:rsidRPr="00745FC5" w:rsidRDefault="0019712B" w:rsidP="0019712B">
            <w:pPr>
              <w:pStyle w:val="Itemlevel1"/>
              <w:tabs>
                <w:tab w:val="clear" w:pos="1134"/>
                <w:tab w:val="left" w:pos="952"/>
                <w:tab w:val="left" w:pos="1428"/>
              </w:tabs>
              <w:spacing w:before="0"/>
              <w:rPr>
                <w:rFonts w:cs="Calibri"/>
                <w:b/>
                <w:sz w:val="22"/>
                <w:szCs w:val="22"/>
              </w:rPr>
            </w:pPr>
            <w:r>
              <w:rPr>
                <w:rFonts w:cs="Calibri"/>
                <w:sz w:val="22"/>
                <w:szCs w:val="22"/>
              </w:rPr>
              <w:t>7</w:t>
            </w:r>
            <w:r w:rsidRPr="00745FC5">
              <w:rPr>
                <w:rFonts w:cs="Calibri"/>
                <w:sz w:val="22"/>
                <w:szCs w:val="22"/>
              </w:rPr>
              <w:t>3</w:t>
            </w:r>
            <w:r>
              <w:rPr>
                <w:rFonts w:cs="Calibri"/>
                <w:sz w:val="22"/>
                <w:szCs w:val="22"/>
              </w:rPr>
              <w:t>.3</w:t>
            </w:r>
            <w:r w:rsidRPr="00745FC5">
              <w:rPr>
                <w:rFonts w:cs="Calibri"/>
                <w:b/>
                <w:sz w:val="22"/>
                <w:szCs w:val="22"/>
              </w:rPr>
              <w:t xml:space="preserve"> </w:t>
            </w:r>
            <w:r w:rsidRPr="00F37F22">
              <w:rPr>
                <w:rFonts w:cs="Calibri"/>
                <w:b/>
                <w:bCs/>
                <w:sz w:val="22"/>
                <w:szCs w:val="22"/>
              </w:rPr>
              <w:t>Footpath Matters</w:t>
            </w:r>
          </w:p>
        </w:tc>
      </w:tr>
      <w:tr w:rsidR="0019712B" w:rsidRPr="00745FC5" w14:paraId="7A1B50E4" w14:textId="77777777" w:rsidTr="00E17DE6">
        <w:trPr>
          <w:trHeight w:val="319"/>
        </w:trPr>
        <w:tc>
          <w:tcPr>
            <w:tcW w:w="1242" w:type="dxa"/>
            <w:shd w:val="clear" w:color="auto" w:fill="auto"/>
          </w:tcPr>
          <w:p w14:paraId="4D1AACB6" w14:textId="77777777" w:rsidR="0019712B" w:rsidRDefault="0019712B" w:rsidP="0019712B">
            <w:pPr>
              <w:pStyle w:val="Itemlevel1"/>
              <w:tabs>
                <w:tab w:val="clear" w:pos="1134"/>
                <w:tab w:val="left" w:pos="952"/>
              </w:tabs>
              <w:spacing w:before="0"/>
              <w:rPr>
                <w:sz w:val="22"/>
                <w:szCs w:val="22"/>
              </w:rPr>
            </w:pPr>
          </w:p>
        </w:tc>
        <w:tc>
          <w:tcPr>
            <w:tcW w:w="8647" w:type="dxa"/>
            <w:shd w:val="clear" w:color="auto" w:fill="auto"/>
          </w:tcPr>
          <w:p w14:paraId="01205A88" w14:textId="793BB8A2" w:rsidR="00773C6A" w:rsidRDefault="00773C6A" w:rsidP="00773C6A">
            <w:pPr>
              <w:pStyle w:val="Itemlevel1"/>
              <w:tabs>
                <w:tab w:val="clear" w:pos="1134"/>
                <w:tab w:val="left" w:pos="952"/>
                <w:tab w:val="left" w:pos="1428"/>
              </w:tabs>
              <w:spacing w:before="100"/>
              <w:rPr>
                <w:rFonts w:cs="Calibri"/>
                <w:sz w:val="22"/>
                <w:szCs w:val="22"/>
                <w:lang w:val="en-GB"/>
              </w:rPr>
            </w:pPr>
            <w:r>
              <w:rPr>
                <w:rFonts w:cs="Calibri"/>
                <w:sz w:val="22"/>
                <w:szCs w:val="22"/>
                <w:lang w:val="en-GB"/>
              </w:rPr>
              <w:t xml:space="preserve">73.3.1 Cllr. Brown gave an update on footpath 17 which the University of Reading had arranged to have cut back to make it more user friendly. </w:t>
            </w:r>
          </w:p>
          <w:p w14:paraId="13608D59" w14:textId="77777777" w:rsidR="0019712B" w:rsidRPr="00745FC5" w:rsidRDefault="0019712B" w:rsidP="0019712B">
            <w:pPr>
              <w:pStyle w:val="Itemlevel1"/>
              <w:tabs>
                <w:tab w:val="clear" w:pos="1134"/>
                <w:tab w:val="left" w:pos="952"/>
                <w:tab w:val="left" w:pos="1428"/>
              </w:tabs>
              <w:spacing w:before="0"/>
              <w:rPr>
                <w:rFonts w:cs="Calibri"/>
                <w:b/>
                <w:sz w:val="22"/>
                <w:szCs w:val="22"/>
              </w:rPr>
            </w:pPr>
          </w:p>
        </w:tc>
      </w:tr>
      <w:tr w:rsidR="00773C6A" w:rsidRPr="00745FC5" w14:paraId="20D5F197" w14:textId="77777777" w:rsidTr="00E17DE6">
        <w:trPr>
          <w:trHeight w:val="319"/>
        </w:trPr>
        <w:tc>
          <w:tcPr>
            <w:tcW w:w="1242" w:type="dxa"/>
            <w:shd w:val="clear" w:color="auto" w:fill="auto"/>
          </w:tcPr>
          <w:p w14:paraId="0B34952E" w14:textId="77777777" w:rsidR="00773C6A" w:rsidRDefault="00773C6A" w:rsidP="0019712B">
            <w:pPr>
              <w:pStyle w:val="Itemlevel1"/>
              <w:tabs>
                <w:tab w:val="clear" w:pos="1134"/>
                <w:tab w:val="left" w:pos="952"/>
              </w:tabs>
              <w:spacing w:before="0"/>
              <w:rPr>
                <w:sz w:val="22"/>
                <w:szCs w:val="22"/>
              </w:rPr>
            </w:pPr>
          </w:p>
        </w:tc>
        <w:tc>
          <w:tcPr>
            <w:tcW w:w="8647" w:type="dxa"/>
            <w:shd w:val="clear" w:color="auto" w:fill="auto"/>
          </w:tcPr>
          <w:p w14:paraId="3C5EFFEA" w14:textId="33B0D526" w:rsidR="002F2E44" w:rsidRDefault="002F2E44" w:rsidP="002F2E44">
            <w:pPr>
              <w:pStyle w:val="Itemlevel1"/>
              <w:tabs>
                <w:tab w:val="clear" w:pos="1134"/>
                <w:tab w:val="left" w:pos="952"/>
                <w:tab w:val="left" w:pos="1428"/>
              </w:tabs>
              <w:spacing w:before="100"/>
              <w:rPr>
                <w:rFonts w:cs="Calibri"/>
                <w:sz w:val="22"/>
                <w:szCs w:val="22"/>
                <w:lang w:val="en-GB"/>
              </w:rPr>
            </w:pPr>
            <w:r w:rsidRPr="002F2E44">
              <w:rPr>
                <w:rFonts w:cs="Calibri"/>
                <w:bCs/>
                <w:sz w:val="22"/>
                <w:szCs w:val="22"/>
              </w:rPr>
              <w:t>73.3.2</w:t>
            </w:r>
            <w:r>
              <w:rPr>
                <w:rFonts w:cs="Calibri"/>
                <w:sz w:val="22"/>
                <w:szCs w:val="22"/>
                <w:lang w:val="en-GB"/>
              </w:rPr>
              <w:t xml:space="preserve"> Volunteers had cut back the vegetation on footpath 20</w:t>
            </w:r>
            <w:r>
              <w:rPr>
                <w:rFonts w:ascii="Segoe UI" w:hAnsi="Segoe UI" w:cs="Segoe UI"/>
                <w:color w:val="333333"/>
              </w:rPr>
              <w:t xml:space="preserve"> running from Three Mile Cross to Mays Farm SANG</w:t>
            </w:r>
            <w:r>
              <w:rPr>
                <w:rFonts w:cs="Calibri"/>
                <w:sz w:val="22"/>
                <w:szCs w:val="22"/>
                <w:lang w:val="en-GB"/>
              </w:rPr>
              <w:t xml:space="preserve"> in preparation for the 3 metre</w:t>
            </w:r>
            <w:r w:rsidR="00743DD5">
              <w:rPr>
                <w:rFonts w:cs="Calibri"/>
                <w:sz w:val="22"/>
                <w:szCs w:val="22"/>
                <w:lang w:val="en-GB"/>
              </w:rPr>
              <w:t>-</w:t>
            </w:r>
            <w:r>
              <w:rPr>
                <w:rFonts w:cs="Calibri"/>
                <w:sz w:val="22"/>
                <w:szCs w:val="22"/>
                <w:lang w:val="en-GB"/>
              </w:rPr>
              <w:t xml:space="preserve">wide cycle track proposed by the University of Reading.  It was noted that an upgrade to the path would be required at some stage. </w:t>
            </w:r>
          </w:p>
          <w:p w14:paraId="7B4BAA6C" w14:textId="238C8828" w:rsidR="00773C6A" w:rsidRPr="002F2E44" w:rsidRDefault="00773C6A" w:rsidP="0019712B">
            <w:pPr>
              <w:pStyle w:val="Itemlevel1"/>
              <w:tabs>
                <w:tab w:val="clear" w:pos="1134"/>
                <w:tab w:val="left" w:pos="952"/>
                <w:tab w:val="left" w:pos="1428"/>
              </w:tabs>
              <w:spacing w:before="0"/>
              <w:rPr>
                <w:rFonts w:cs="Calibri"/>
                <w:bCs/>
                <w:sz w:val="22"/>
                <w:szCs w:val="22"/>
              </w:rPr>
            </w:pPr>
          </w:p>
        </w:tc>
      </w:tr>
      <w:tr w:rsidR="00773C6A" w:rsidRPr="00745FC5" w14:paraId="024816E1" w14:textId="77777777" w:rsidTr="00E17DE6">
        <w:trPr>
          <w:trHeight w:val="319"/>
        </w:trPr>
        <w:tc>
          <w:tcPr>
            <w:tcW w:w="1242" w:type="dxa"/>
            <w:shd w:val="clear" w:color="auto" w:fill="auto"/>
          </w:tcPr>
          <w:p w14:paraId="53297D15" w14:textId="77777777" w:rsidR="00773C6A" w:rsidRDefault="00773C6A" w:rsidP="0019712B">
            <w:pPr>
              <w:pStyle w:val="Itemlevel1"/>
              <w:tabs>
                <w:tab w:val="clear" w:pos="1134"/>
                <w:tab w:val="left" w:pos="952"/>
              </w:tabs>
              <w:spacing w:before="0"/>
              <w:rPr>
                <w:sz w:val="22"/>
                <w:szCs w:val="22"/>
              </w:rPr>
            </w:pPr>
          </w:p>
        </w:tc>
        <w:tc>
          <w:tcPr>
            <w:tcW w:w="8647" w:type="dxa"/>
            <w:shd w:val="clear" w:color="auto" w:fill="auto"/>
          </w:tcPr>
          <w:p w14:paraId="71F0B96D" w14:textId="7EC53B21" w:rsidR="002F2E44" w:rsidRDefault="002F2E44" w:rsidP="002F2E44">
            <w:pPr>
              <w:pStyle w:val="Itemlevel1"/>
              <w:tabs>
                <w:tab w:val="clear" w:pos="1134"/>
                <w:tab w:val="left" w:pos="952"/>
                <w:tab w:val="left" w:pos="1428"/>
              </w:tabs>
              <w:spacing w:before="100"/>
              <w:rPr>
                <w:rFonts w:cs="Calibri"/>
                <w:sz w:val="22"/>
                <w:szCs w:val="22"/>
                <w:lang w:val="en-GB"/>
              </w:rPr>
            </w:pPr>
            <w:r>
              <w:rPr>
                <w:rFonts w:cs="Calibri"/>
                <w:sz w:val="22"/>
                <w:szCs w:val="22"/>
                <w:lang w:val="en-GB"/>
              </w:rPr>
              <w:t xml:space="preserve">73.3.3 WBC and UoR had previously agreed to finish </w:t>
            </w:r>
            <w:r w:rsidR="00042513">
              <w:rPr>
                <w:rFonts w:cs="Calibri"/>
                <w:sz w:val="22"/>
                <w:szCs w:val="22"/>
                <w:lang w:val="en-GB"/>
              </w:rPr>
              <w:t>foot</w:t>
            </w:r>
            <w:r>
              <w:rPr>
                <w:rFonts w:cs="Calibri"/>
                <w:sz w:val="22"/>
                <w:szCs w:val="22"/>
                <w:lang w:val="en-GB"/>
              </w:rPr>
              <w:t xml:space="preserve">path </w:t>
            </w:r>
            <w:r w:rsidR="00042513">
              <w:rPr>
                <w:rFonts w:cs="Calibri"/>
                <w:sz w:val="22"/>
                <w:szCs w:val="22"/>
                <w:lang w:val="en-GB"/>
              </w:rPr>
              <w:t xml:space="preserve">16 </w:t>
            </w:r>
            <w:r>
              <w:rPr>
                <w:rFonts w:cs="Calibri"/>
                <w:sz w:val="22"/>
                <w:szCs w:val="22"/>
                <w:lang w:val="en-GB"/>
              </w:rPr>
              <w:t xml:space="preserve">near Hyde End Lane but </w:t>
            </w:r>
            <w:r w:rsidR="00042513">
              <w:rPr>
                <w:rFonts w:cs="Calibri"/>
                <w:sz w:val="22"/>
                <w:szCs w:val="22"/>
                <w:lang w:val="en-GB"/>
              </w:rPr>
              <w:t>it had been confirmed that there was currently no</w:t>
            </w:r>
            <w:r>
              <w:rPr>
                <w:rFonts w:cs="Calibri"/>
                <w:sz w:val="22"/>
                <w:szCs w:val="22"/>
                <w:lang w:val="en-GB"/>
              </w:rPr>
              <w:t xml:space="preserve"> budget for the work. Members agreed that this</w:t>
            </w:r>
            <w:r w:rsidR="00042513">
              <w:rPr>
                <w:rFonts w:cs="Calibri"/>
                <w:sz w:val="22"/>
                <w:szCs w:val="22"/>
                <w:lang w:val="en-GB"/>
              </w:rPr>
              <w:t xml:space="preserve"> work</w:t>
            </w:r>
            <w:r>
              <w:rPr>
                <w:rFonts w:cs="Calibri"/>
                <w:sz w:val="22"/>
                <w:szCs w:val="22"/>
                <w:lang w:val="en-GB"/>
              </w:rPr>
              <w:t xml:space="preserve"> was a priority </w:t>
            </w:r>
            <w:r w:rsidR="00042513">
              <w:rPr>
                <w:rFonts w:cs="Calibri"/>
                <w:sz w:val="22"/>
                <w:szCs w:val="22"/>
                <w:lang w:val="en-GB"/>
              </w:rPr>
              <w:t xml:space="preserve">as the path was frequently used </w:t>
            </w:r>
            <w:r>
              <w:rPr>
                <w:rFonts w:cs="Calibri"/>
                <w:sz w:val="22"/>
                <w:szCs w:val="22"/>
                <w:lang w:val="en-GB"/>
              </w:rPr>
              <w:t xml:space="preserve">by school children. </w:t>
            </w:r>
            <w:r w:rsidR="00042513">
              <w:rPr>
                <w:rFonts w:cs="Calibri"/>
                <w:sz w:val="22"/>
                <w:szCs w:val="22"/>
                <w:lang w:val="en-GB"/>
              </w:rPr>
              <w:t xml:space="preserve">Consideration was being given to an alternative proposal. </w:t>
            </w:r>
          </w:p>
          <w:p w14:paraId="79B07A13" w14:textId="77777777" w:rsidR="00773C6A" w:rsidRPr="00745FC5" w:rsidRDefault="00773C6A" w:rsidP="0019712B">
            <w:pPr>
              <w:pStyle w:val="Itemlevel1"/>
              <w:tabs>
                <w:tab w:val="clear" w:pos="1134"/>
                <w:tab w:val="left" w:pos="952"/>
                <w:tab w:val="left" w:pos="1428"/>
              </w:tabs>
              <w:spacing w:before="0"/>
              <w:rPr>
                <w:rFonts w:cs="Calibri"/>
                <w:b/>
                <w:sz w:val="22"/>
                <w:szCs w:val="22"/>
              </w:rPr>
            </w:pPr>
          </w:p>
        </w:tc>
      </w:tr>
      <w:tr w:rsidR="00773C6A" w:rsidRPr="00745FC5" w14:paraId="0A64F412" w14:textId="77777777" w:rsidTr="00E17DE6">
        <w:trPr>
          <w:trHeight w:val="319"/>
        </w:trPr>
        <w:tc>
          <w:tcPr>
            <w:tcW w:w="1242" w:type="dxa"/>
            <w:shd w:val="clear" w:color="auto" w:fill="auto"/>
          </w:tcPr>
          <w:p w14:paraId="024E1547" w14:textId="77777777" w:rsidR="00773C6A" w:rsidRDefault="00773C6A" w:rsidP="0019712B">
            <w:pPr>
              <w:pStyle w:val="Itemlevel1"/>
              <w:tabs>
                <w:tab w:val="clear" w:pos="1134"/>
                <w:tab w:val="left" w:pos="952"/>
              </w:tabs>
              <w:spacing w:before="0"/>
              <w:rPr>
                <w:sz w:val="22"/>
                <w:szCs w:val="22"/>
              </w:rPr>
            </w:pPr>
          </w:p>
        </w:tc>
        <w:tc>
          <w:tcPr>
            <w:tcW w:w="8647" w:type="dxa"/>
            <w:shd w:val="clear" w:color="auto" w:fill="auto"/>
          </w:tcPr>
          <w:p w14:paraId="2D76A196" w14:textId="3E7E02D4" w:rsidR="00042513" w:rsidRDefault="00042513" w:rsidP="00042513">
            <w:pPr>
              <w:pStyle w:val="Itemlevel1"/>
              <w:tabs>
                <w:tab w:val="clear" w:pos="1134"/>
                <w:tab w:val="left" w:pos="952"/>
                <w:tab w:val="left" w:pos="1428"/>
              </w:tabs>
              <w:spacing w:before="100"/>
              <w:rPr>
                <w:rFonts w:cs="Calibri"/>
                <w:sz w:val="22"/>
                <w:szCs w:val="22"/>
                <w:lang w:val="en-GB"/>
              </w:rPr>
            </w:pPr>
            <w:r>
              <w:rPr>
                <w:rFonts w:cs="Calibri"/>
                <w:sz w:val="22"/>
                <w:szCs w:val="22"/>
                <w:lang w:val="en-GB"/>
              </w:rPr>
              <w:t xml:space="preserve">73.3.4 It was noted that subject to the addition of the top surface work was complete on footpath 20. It was not yet known when the path would reopen. It had been stated that work would be completed in 53 Weeks and no request had been seen for further closure. </w:t>
            </w:r>
          </w:p>
          <w:p w14:paraId="0892FF9E" w14:textId="77777777" w:rsidR="00773C6A" w:rsidRPr="00745FC5" w:rsidRDefault="00773C6A" w:rsidP="0019712B">
            <w:pPr>
              <w:pStyle w:val="Itemlevel1"/>
              <w:tabs>
                <w:tab w:val="clear" w:pos="1134"/>
                <w:tab w:val="left" w:pos="952"/>
                <w:tab w:val="left" w:pos="1428"/>
              </w:tabs>
              <w:spacing w:before="0"/>
              <w:rPr>
                <w:rFonts w:cs="Calibri"/>
                <w:b/>
                <w:sz w:val="22"/>
                <w:szCs w:val="22"/>
              </w:rPr>
            </w:pPr>
          </w:p>
        </w:tc>
      </w:tr>
      <w:tr w:rsidR="00773C6A" w:rsidRPr="00745FC5" w14:paraId="2189BE97" w14:textId="77777777" w:rsidTr="00E17DE6">
        <w:trPr>
          <w:trHeight w:val="319"/>
        </w:trPr>
        <w:tc>
          <w:tcPr>
            <w:tcW w:w="1242" w:type="dxa"/>
            <w:shd w:val="clear" w:color="auto" w:fill="auto"/>
          </w:tcPr>
          <w:p w14:paraId="1F8F6366" w14:textId="77777777" w:rsidR="00773C6A" w:rsidRDefault="00773C6A" w:rsidP="0019712B">
            <w:pPr>
              <w:pStyle w:val="Itemlevel1"/>
              <w:tabs>
                <w:tab w:val="clear" w:pos="1134"/>
                <w:tab w:val="left" w:pos="952"/>
              </w:tabs>
              <w:spacing w:before="0"/>
              <w:rPr>
                <w:sz w:val="22"/>
                <w:szCs w:val="22"/>
              </w:rPr>
            </w:pPr>
          </w:p>
        </w:tc>
        <w:tc>
          <w:tcPr>
            <w:tcW w:w="8647" w:type="dxa"/>
            <w:shd w:val="clear" w:color="auto" w:fill="auto"/>
          </w:tcPr>
          <w:p w14:paraId="07FB06D5" w14:textId="77777777" w:rsidR="00D071A9" w:rsidRDefault="00042513" w:rsidP="0019712B">
            <w:pPr>
              <w:pStyle w:val="Itemlevel1"/>
              <w:tabs>
                <w:tab w:val="clear" w:pos="1134"/>
                <w:tab w:val="left" w:pos="952"/>
                <w:tab w:val="left" w:pos="1428"/>
              </w:tabs>
              <w:spacing w:before="0"/>
              <w:rPr>
                <w:rFonts w:asciiTheme="minorHAnsi" w:hAnsiTheme="minorHAnsi" w:cstheme="minorHAnsi"/>
                <w:sz w:val="22"/>
                <w:szCs w:val="22"/>
              </w:rPr>
            </w:pPr>
            <w:r w:rsidRPr="00D071A9">
              <w:rPr>
                <w:rFonts w:cs="Calibri"/>
                <w:bCs/>
                <w:sz w:val="22"/>
                <w:szCs w:val="22"/>
              </w:rPr>
              <w:t>73.3.5</w:t>
            </w:r>
            <w:r w:rsidRPr="00D071A9">
              <w:rPr>
                <w:rFonts w:ascii="Segoe UI" w:hAnsi="Segoe UI" w:cs="Segoe UI"/>
                <w:color w:val="333333"/>
                <w:sz w:val="22"/>
                <w:szCs w:val="22"/>
              </w:rPr>
              <w:t xml:space="preserve"> </w:t>
            </w:r>
            <w:r w:rsidR="00D071A9">
              <w:rPr>
                <w:rFonts w:ascii="Segoe UI" w:hAnsi="Segoe UI" w:cs="Segoe UI"/>
                <w:color w:val="333333"/>
                <w:sz w:val="22"/>
                <w:szCs w:val="22"/>
              </w:rPr>
              <w:t>F</w:t>
            </w:r>
            <w:r w:rsidRPr="00D071A9">
              <w:rPr>
                <w:rFonts w:asciiTheme="minorHAnsi" w:hAnsiTheme="minorHAnsi" w:cstheme="minorHAnsi"/>
                <w:sz w:val="22"/>
                <w:szCs w:val="22"/>
              </w:rPr>
              <w:t>ootpath 10A, which runs from Hollow Lane to St Mary’s Church in Shinfield</w:t>
            </w:r>
            <w:r w:rsidR="00D071A9">
              <w:rPr>
                <w:rFonts w:asciiTheme="minorHAnsi" w:hAnsiTheme="minorHAnsi" w:cstheme="minorHAnsi"/>
                <w:sz w:val="22"/>
                <w:szCs w:val="22"/>
              </w:rPr>
              <w:t xml:space="preserve">, had now reopened. </w:t>
            </w:r>
          </w:p>
          <w:p w14:paraId="5AE515FF" w14:textId="2D2538A6" w:rsidR="00D071A9" w:rsidRPr="00D071A9" w:rsidRDefault="00D071A9" w:rsidP="0019712B">
            <w:pPr>
              <w:pStyle w:val="Itemlevel1"/>
              <w:tabs>
                <w:tab w:val="clear" w:pos="1134"/>
                <w:tab w:val="left" w:pos="952"/>
                <w:tab w:val="left" w:pos="1428"/>
              </w:tabs>
              <w:spacing w:before="0"/>
              <w:rPr>
                <w:rFonts w:asciiTheme="minorHAnsi" w:hAnsiTheme="minorHAnsi" w:cstheme="minorHAnsi"/>
                <w:sz w:val="22"/>
                <w:szCs w:val="22"/>
              </w:rPr>
            </w:pPr>
          </w:p>
        </w:tc>
      </w:tr>
      <w:tr w:rsidR="00D071A9" w:rsidRPr="00745FC5" w14:paraId="0738E7E7" w14:textId="77777777" w:rsidTr="00E17DE6">
        <w:trPr>
          <w:trHeight w:val="319"/>
        </w:trPr>
        <w:tc>
          <w:tcPr>
            <w:tcW w:w="1242" w:type="dxa"/>
            <w:shd w:val="clear" w:color="auto" w:fill="auto"/>
          </w:tcPr>
          <w:p w14:paraId="45C99355" w14:textId="77777777" w:rsidR="00D071A9" w:rsidRDefault="00D071A9" w:rsidP="0019712B">
            <w:pPr>
              <w:pStyle w:val="Itemlevel1"/>
              <w:tabs>
                <w:tab w:val="clear" w:pos="1134"/>
                <w:tab w:val="left" w:pos="952"/>
              </w:tabs>
              <w:spacing w:before="0"/>
              <w:rPr>
                <w:sz w:val="22"/>
                <w:szCs w:val="22"/>
              </w:rPr>
            </w:pPr>
          </w:p>
        </w:tc>
        <w:tc>
          <w:tcPr>
            <w:tcW w:w="8647" w:type="dxa"/>
            <w:shd w:val="clear" w:color="auto" w:fill="auto"/>
          </w:tcPr>
          <w:p w14:paraId="037B0CC7" w14:textId="0B116537" w:rsidR="00D071A9" w:rsidRDefault="00D071A9" w:rsidP="0019712B">
            <w:pPr>
              <w:pStyle w:val="Itemlevel1"/>
              <w:tabs>
                <w:tab w:val="clear" w:pos="1134"/>
                <w:tab w:val="left" w:pos="952"/>
                <w:tab w:val="left" w:pos="1428"/>
              </w:tabs>
              <w:spacing w:before="0"/>
              <w:rPr>
                <w:rFonts w:cs="Calibri"/>
                <w:sz w:val="22"/>
                <w:szCs w:val="22"/>
                <w:lang w:val="en-GB"/>
              </w:rPr>
            </w:pPr>
            <w:r>
              <w:rPr>
                <w:rFonts w:cs="Calibri"/>
                <w:bCs/>
                <w:sz w:val="22"/>
                <w:szCs w:val="22"/>
              </w:rPr>
              <w:t xml:space="preserve">73.3.6 Cllr. Brown confirmed that he would be arranging for more signs to be made within the previously agreed budget. The </w:t>
            </w:r>
            <w:r>
              <w:rPr>
                <w:rFonts w:cs="Calibri"/>
                <w:sz w:val="22"/>
                <w:szCs w:val="22"/>
                <w:lang w:val="en-GB"/>
              </w:rPr>
              <w:t xml:space="preserve">Deputy Clerk confirmed that </w:t>
            </w:r>
            <w:r w:rsidR="002A7963">
              <w:rPr>
                <w:rFonts w:cs="Calibri"/>
                <w:sz w:val="22"/>
                <w:szCs w:val="22"/>
                <w:lang w:val="en-GB"/>
              </w:rPr>
              <w:t>s</w:t>
            </w:r>
            <w:r>
              <w:rPr>
                <w:rFonts w:cs="Calibri"/>
                <w:sz w:val="22"/>
                <w:szCs w:val="22"/>
                <w:lang w:val="en-GB"/>
              </w:rPr>
              <w:t>he was in the process of identifying a local contractor to install the signs.</w:t>
            </w:r>
          </w:p>
          <w:p w14:paraId="6125EE6E" w14:textId="18049955" w:rsidR="00D071A9" w:rsidRPr="00D071A9" w:rsidRDefault="00D071A9" w:rsidP="0019712B">
            <w:pPr>
              <w:pStyle w:val="Itemlevel1"/>
              <w:tabs>
                <w:tab w:val="clear" w:pos="1134"/>
                <w:tab w:val="left" w:pos="952"/>
                <w:tab w:val="left" w:pos="1428"/>
              </w:tabs>
              <w:spacing w:before="0"/>
              <w:rPr>
                <w:rFonts w:cs="Calibri"/>
                <w:bCs/>
                <w:sz w:val="22"/>
                <w:szCs w:val="22"/>
              </w:rPr>
            </w:pPr>
          </w:p>
        </w:tc>
      </w:tr>
      <w:tr w:rsidR="00D071A9" w:rsidRPr="00745FC5" w14:paraId="5F59EDCC" w14:textId="77777777" w:rsidTr="00E17DE6">
        <w:trPr>
          <w:trHeight w:val="319"/>
        </w:trPr>
        <w:tc>
          <w:tcPr>
            <w:tcW w:w="1242" w:type="dxa"/>
            <w:shd w:val="clear" w:color="auto" w:fill="auto"/>
          </w:tcPr>
          <w:p w14:paraId="3A913A03" w14:textId="77777777" w:rsidR="00D071A9" w:rsidRDefault="00D071A9" w:rsidP="0019712B">
            <w:pPr>
              <w:pStyle w:val="Itemlevel1"/>
              <w:tabs>
                <w:tab w:val="clear" w:pos="1134"/>
                <w:tab w:val="left" w:pos="952"/>
              </w:tabs>
              <w:spacing w:before="0"/>
              <w:rPr>
                <w:sz w:val="22"/>
                <w:szCs w:val="22"/>
              </w:rPr>
            </w:pPr>
          </w:p>
        </w:tc>
        <w:tc>
          <w:tcPr>
            <w:tcW w:w="8647" w:type="dxa"/>
            <w:shd w:val="clear" w:color="auto" w:fill="auto"/>
          </w:tcPr>
          <w:p w14:paraId="5FA459DC" w14:textId="77777777" w:rsidR="00D071A9" w:rsidRDefault="00D071A9" w:rsidP="0019712B">
            <w:pPr>
              <w:pStyle w:val="Itemlevel1"/>
              <w:tabs>
                <w:tab w:val="clear" w:pos="1134"/>
                <w:tab w:val="left" w:pos="952"/>
                <w:tab w:val="left" w:pos="1428"/>
              </w:tabs>
              <w:spacing w:before="0"/>
              <w:rPr>
                <w:rFonts w:cs="Calibri"/>
                <w:bCs/>
                <w:sz w:val="22"/>
                <w:szCs w:val="22"/>
              </w:rPr>
            </w:pPr>
            <w:r>
              <w:rPr>
                <w:rFonts w:cs="Calibri"/>
                <w:bCs/>
                <w:sz w:val="22"/>
                <w:szCs w:val="22"/>
              </w:rPr>
              <w:t xml:space="preserve">73.3.7. The Deputy Clerk confirmed that the allotments </w:t>
            </w:r>
            <w:r w:rsidR="006833AB">
              <w:rPr>
                <w:rFonts w:cs="Calibri"/>
                <w:bCs/>
                <w:sz w:val="22"/>
                <w:szCs w:val="22"/>
              </w:rPr>
              <w:t xml:space="preserve">and playground at Orchard Rise were being affected by flooding and </w:t>
            </w:r>
            <w:r>
              <w:rPr>
                <w:rFonts w:cs="Calibri"/>
                <w:bCs/>
                <w:sz w:val="22"/>
                <w:szCs w:val="22"/>
              </w:rPr>
              <w:t xml:space="preserve">would not open until </w:t>
            </w:r>
            <w:r w:rsidR="006833AB">
              <w:rPr>
                <w:rFonts w:cs="Calibri"/>
                <w:bCs/>
                <w:sz w:val="22"/>
                <w:szCs w:val="22"/>
              </w:rPr>
              <w:t xml:space="preserve">2022 when the extent of flooding issues over winter would be understood. It was confirmed that SPC would not accept ownership of the assets until the issues had been resolved. </w:t>
            </w:r>
          </w:p>
          <w:p w14:paraId="706B4C45" w14:textId="52714D03" w:rsidR="006833AB" w:rsidRDefault="006833AB" w:rsidP="0019712B">
            <w:pPr>
              <w:pStyle w:val="Itemlevel1"/>
              <w:tabs>
                <w:tab w:val="clear" w:pos="1134"/>
                <w:tab w:val="left" w:pos="952"/>
                <w:tab w:val="left" w:pos="1428"/>
              </w:tabs>
              <w:spacing w:before="0"/>
              <w:rPr>
                <w:rFonts w:cs="Calibri"/>
                <w:bCs/>
                <w:sz w:val="22"/>
                <w:szCs w:val="22"/>
              </w:rPr>
            </w:pPr>
          </w:p>
        </w:tc>
      </w:tr>
      <w:tr w:rsidR="006833AB" w:rsidRPr="00745FC5" w14:paraId="6A2614F6" w14:textId="77777777" w:rsidTr="00E17DE6">
        <w:trPr>
          <w:trHeight w:val="319"/>
        </w:trPr>
        <w:tc>
          <w:tcPr>
            <w:tcW w:w="1242" w:type="dxa"/>
            <w:shd w:val="clear" w:color="auto" w:fill="auto"/>
          </w:tcPr>
          <w:p w14:paraId="1B7F5851" w14:textId="77777777" w:rsidR="006833AB" w:rsidRDefault="006833AB" w:rsidP="0019712B">
            <w:pPr>
              <w:pStyle w:val="Itemlevel1"/>
              <w:tabs>
                <w:tab w:val="clear" w:pos="1134"/>
                <w:tab w:val="left" w:pos="952"/>
              </w:tabs>
              <w:spacing w:before="0"/>
              <w:rPr>
                <w:sz w:val="22"/>
                <w:szCs w:val="22"/>
              </w:rPr>
            </w:pPr>
          </w:p>
        </w:tc>
        <w:tc>
          <w:tcPr>
            <w:tcW w:w="8647" w:type="dxa"/>
            <w:shd w:val="clear" w:color="auto" w:fill="auto"/>
          </w:tcPr>
          <w:p w14:paraId="7C9BDFDC" w14:textId="7F35004E" w:rsidR="006833AB" w:rsidRDefault="006833AB" w:rsidP="0019712B">
            <w:pPr>
              <w:pStyle w:val="Itemlevel1"/>
              <w:tabs>
                <w:tab w:val="clear" w:pos="1134"/>
                <w:tab w:val="left" w:pos="952"/>
                <w:tab w:val="left" w:pos="1428"/>
              </w:tabs>
              <w:spacing w:before="0"/>
              <w:rPr>
                <w:rFonts w:cs="Calibri"/>
                <w:sz w:val="22"/>
                <w:szCs w:val="22"/>
                <w:lang w:val="en-GB"/>
              </w:rPr>
            </w:pPr>
            <w:r>
              <w:rPr>
                <w:rFonts w:cs="Calibri"/>
                <w:bCs/>
                <w:sz w:val="22"/>
                <w:szCs w:val="22"/>
              </w:rPr>
              <w:t xml:space="preserve">73.3.8 Cllr Lias confirmed that </w:t>
            </w:r>
            <w:r>
              <w:rPr>
                <w:rFonts w:cs="Calibri"/>
                <w:sz w:val="22"/>
                <w:szCs w:val="22"/>
                <w:lang w:val="en-GB"/>
              </w:rPr>
              <w:t xml:space="preserve">Reading Borough Council had approval to install segregated cycle ways on </w:t>
            </w:r>
            <w:r w:rsidR="002A7963">
              <w:rPr>
                <w:rFonts w:cs="Calibri"/>
                <w:sz w:val="22"/>
                <w:szCs w:val="22"/>
                <w:lang w:val="en-GB"/>
              </w:rPr>
              <w:t xml:space="preserve">Shinfield Road between </w:t>
            </w:r>
            <w:r>
              <w:rPr>
                <w:rFonts w:cs="Calibri"/>
                <w:sz w:val="22"/>
                <w:szCs w:val="22"/>
                <w:lang w:val="en-GB"/>
              </w:rPr>
              <w:t>Shinfield Rise and Christchurch Road.</w:t>
            </w:r>
          </w:p>
          <w:p w14:paraId="7F6BEB12" w14:textId="476B5B56" w:rsidR="006833AB" w:rsidRDefault="006833AB" w:rsidP="0019712B">
            <w:pPr>
              <w:pStyle w:val="Itemlevel1"/>
              <w:tabs>
                <w:tab w:val="clear" w:pos="1134"/>
                <w:tab w:val="left" w:pos="952"/>
                <w:tab w:val="left" w:pos="1428"/>
              </w:tabs>
              <w:spacing w:before="0"/>
              <w:rPr>
                <w:rFonts w:cs="Calibri"/>
                <w:bCs/>
                <w:sz w:val="22"/>
                <w:szCs w:val="22"/>
              </w:rPr>
            </w:pPr>
          </w:p>
        </w:tc>
      </w:tr>
      <w:tr w:rsidR="006833AB" w:rsidRPr="00745FC5" w14:paraId="413F77FB" w14:textId="77777777" w:rsidTr="00E17DE6">
        <w:trPr>
          <w:trHeight w:val="319"/>
        </w:trPr>
        <w:tc>
          <w:tcPr>
            <w:tcW w:w="1242" w:type="dxa"/>
            <w:shd w:val="clear" w:color="auto" w:fill="auto"/>
          </w:tcPr>
          <w:p w14:paraId="29BC3012" w14:textId="77777777" w:rsidR="006833AB" w:rsidRDefault="006833AB" w:rsidP="0019712B">
            <w:pPr>
              <w:pStyle w:val="Itemlevel1"/>
              <w:tabs>
                <w:tab w:val="clear" w:pos="1134"/>
                <w:tab w:val="left" w:pos="952"/>
              </w:tabs>
              <w:spacing w:before="0"/>
              <w:rPr>
                <w:sz w:val="22"/>
                <w:szCs w:val="22"/>
              </w:rPr>
            </w:pPr>
          </w:p>
        </w:tc>
        <w:tc>
          <w:tcPr>
            <w:tcW w:w="8647" w:type="dxa"/>
            <w:shd w:val="clear" w:color="auto" w:fill="auto"/>
          </w:tcPr>
          <w:p w14:paraId="338CF27D" w14:textId="1ECABD7E" w:rsidR="006833AB" w:rsidRDefault="006833AB" w:rsidP="0019712B">
            <w:pPr>
              <w:pStyle w:val="Itemlevel1"/>
              <w:tabs>
                <w:tab w:val="clear" w:pos="1134"/>
                <w:tab w:val="left" w:pos="952"/>
                <w:tab w:val="left" w:pos="1428"/>
              </w:tabs>
              <w:spacing w:before="0"/>
              <w:rPr>
                <w:rFonts w:cs="Calibri"/>
                <w:bCs/>
                <w:sz w:val="22"/>
                <w:szCs w:val="22"/>
              </w:rPr>
            </w:pPr>
            <w:r>
              <w:rPr>
                <w:rFonts w:cs="Calibri"/>
                <w:bCs/>
                <w:sz w:val="22"/>
                <w:szCs w:val="22"/>
              </w:rPr>
              <w:t>73.3.9</w:t>
            </w:r>
            <w:r>
              <w:rPr>
                <w:rFonts w:cs="Calibri"/>
                <w:sz w:val="22"/>
                <w:szCs w:val="22"/>
                <w:lang w:val="en-GB"/>
              </w:rPr>
              <w:t xml:space="preserve"> It was noted that no Climate Emergency meetings had been held by WBC since October 2020.  </w:t>
            </w:r>
          </w:p>
        </w:tc>
      </w:tr>
      <w:tr w:rsidR="006833AB" w:rsidRPr="00745FC5" w14:paraId="4DFE5F53" w14:textId="77777777" w:rsidTr="00E17DE6">
        <w:trPr>
          <w:trHeight w:val="319"/>
        </w:trPr>
        <w:tc>
          <w:tcPr>
            <w:tcW w:w="1242" w:type="dxa"/>
            <w:shd w:val="clear" w:color="auto" w:fill="auto"/>
          </w:tcPr>
          <w:p w14:paraId="1EC9B1C1" w14:textId="77777777" w:rsidR="006833AB" w:rsidRDefault="006833AB" w:rsidP="0019712B">
            <w:pPr>
              <w:pStyle w:val="Itemlevel1"/>
              <w:tabs>
                <w:tab w:val="clear" w:pos="1134"/>
                <w:tab w:val="left" w:pos="952"/>
              </w:tabs>
              <w:spacing w:before="0"/>
              <w:rPr>
                <w:sz w:val="22"/>
                <w:szCs w:val="22"/>
              </w:rPr>
            </w:pPr>
          </w:p>
        </w:tc>
        <w:tc>
          <w:tcPr>
            <w:tcW w:w="8647" w:type="dxa"/>
            <w:shd w:val="clear" w:color="auto" w:fill="auto"/>
          </w:tcPr>
          <w:p w14:paraId="3AB507F0" w14:textId="77777777" w:rsidR="006833AB" w:rsidRDefault="006833AB" w:rsidP="0019712B">
            <w:pPr>
              <w:pStyle w:val="Itemlevel1"/>
              <w:tabs>
                <w:tab w:val="clear" w:pos="1134"/>
                <w:tab w:val="left" w:pos="952"/>
                <w:tab w:val="left" w:pos="1428"/>
              </w:tabs>
              <w:spacing w:before="0"/>
              <w:rPr>
                <w:rFonts w:cs="Calibri"/>
                <w:bCs/>
                <w:sz w:val="22"/>
                <w:szCs w:val="22"/>
              </w:rPr>
            </w:pPr>
          </w:p>
        </w:tc>
      </w:tr>
      <w:tr w:rsidR="006833AB" w:rsidRPr="00745FC5" w14:paraId="22C1CB5F" w14:textId="77777777" w:rsidTr="00E17DE6">
        <w:trPr>
          <w:trHeight w:val="319"/>
        </w:trPr>
        <w:tc>
          <w:tcPr>
            <w:tcW w:w="1242" w:type="dxa"/>
            <w:shd w:val="clear" w:color="auto" w:fill="auto"/>
          </w:tcPr>
          <w:p w14:paraId="52ED48A8" w14:textId="19CF18D8" w:rsidR="006833AB" w:rsidRDefault="00704249" w:rsidP="0019712B">
            <w:pPr>
              <w:pStyle w:val="Itemlevel1"/>
              <w:tabs>
                <w:tab w:val="clear" w:pos="1134"/>
                <w:tab w:val="left" w:pos="952"/>
              </w:tabs>
              <w:spacing w:before="0"/>
              <w:rPr>
                <w:sz w:val="22"/>
                <w:szCs w:val="22"/>
              </w:rPr>
            </w:pPr>
            <w:r>
              <w:rPr>
                <w:sz w:val="22"/>
                <w:szCs w:val="22"/>
              </w:rPr>
              <w:t>21/PC/74</w:t>
            </w:r>
          </w:p>
        </w:tc>
        <w:tc>
          <w:tcPr>
            <w:tcW w:w="8647" w:type="dxa"/>
            <w:shd w:val="clear" w:color="auto" w:fill="auto"/>
          </w:tcPr>
          <w:p w14:paraId="740945A5" w14:textId="133D2FFA" w:rsidR="006833AB" w:rsidRPr="00704249" w:rsidRDefault="00704249" w:rsidP="0019712B">
            <w:pPr>
              <w:pStyle w:val="Itemlevel1"/>
              <w:tabs>
                <w:tab w:val="clear" w:pos="1134"/>
                <w:tab w:val="left" w:pos="952"/>
                <w:tab w:val="left" w:pos="1428"/>
              </w:tabs>
              <w:spacing w:before="0"/>
              <w:rPr>
                <w:rFonts w:cs="Calibri"/>
                <w:b/>
                <w:sz w:val="22"/>
                <w:szCs w:val="22"/>
              </w:rPr>
            </w:pPr>
            <w:r w:rsidRPr="00704249">
              <w:rPr>
                <w:rFonts w:cs="Calibri"/>
                <w:b/>
                <w:sz w:val="22"/>
                <w:szCs w:val="22"/>
              </w:rPr>
              <w:t>Correspondence Items</w:t>
            </w:r>
          </w:p>
        </w:tc>
      </w:tr>
    </w:tbl>
    <w:p w14:paraId="73EA9F2E" w14:textId="0AE98E5E" w:rsidR="001A36A3" w:rsidRDefault="001A36A3" w:rsidP="00764017">
      <w:pPr>
        <w:rPr>
          <w:rFonts w:ascii="Calibri" w:hAnsi="Calibri" w:cs="Calibri"/>
          <w:bCs/>
          <w:sz w:val="22"/>
          <w:szCs w:val="22"/>
          <w:u w:val="single"/>
          <w:lang w:val="en-GB"/>
        </w:rPr>
      </w:pPr>
    </w:p>
    <w:tbl>
      <w:tblPr>
        <w:tblW w:w="15984" w:type="dxa"/>
        <w:tblLayout w:type="fixed"/>
        <w:tblLook w:val="04A0" w:firstRow="1" w:lastRow="0" w:firstColumn="1" w:lastColumn="0" w:noHBand="0" w:noVBand="1"/>
      </w:tblPr>
      <w:tblGrid>
        <w:gridCol w:w="1271"/>
        <w:gridCol w:w="8647"/>
        <w:gridCol w:w="6066"/>
      </w:tblGrid>
      <w:tr w:rsidR="00473A5A" w:rsidRPr="00745FC5" w14:paraId="06BE19EE" w14:textId="77777777" w:rsidTr="00E17DE6">
        <w:trPr>
          <w:gridAfter w:val="1"/>
          <w:wAfter w:w="6066" w:type="dxa"/>
        </w:trPr>
        <w:tc>
          <w:tcPr>
            <w:tcW w:w="1271" w:type="dxa"/>
            <w:shd w:val="clear" w:color="auto" w:fill="auto"/>
          </w:tcPr>
          <w:p w14:paraId="00E7B8FB" w14:textId="77777777" w:rsidR="00473A5A" w:rsidRPr="00745FC5" w:rsidRDefault="00473A5A" w:rsidP="006832AA">
            <w:pPr>
              <w:pStyle w:val="Itemlevel1"/>
              <w:tabs>
                <w:tab w:val="clear" w:pos="1134"/>
                <w:tab w:val="left" w:pos="952"/>
              </w:tabs>
              <w:spacing w:before="0"/>
              <w:rPr>
                <w:rFonts w:cs="Calibri"/>
                <w:sz w:val="22"/>
                <w:szCs w:val="22"/>
              </w:rPr>
            </w:pPr>
          </w:p>
        </w:tc>
        <w:tc>
          <w:tcPr>
            <w:tcW w:w="8647" w:type="dxa"/>
            <w:shd w:val="clear" w:color="auto" w:fill="auto"/>
          </w:tcPr>
          <w:p w14:paraId="38FEF2FC" w14:textId="6E295FDE" w:rsidR="00E06391" w:rsidRDefault="00704249" w:rsidP="005F5A16">
            <w:pPr>
              <w:pStyle w:val="Itemlevel1"/>
              <w:tabs>
                <w:tab w:val="clear" w:pos="1134"/>
                <w:tab w:val="left" w:pos="952"/>
                <w:tab w:val="left" w:pos="1428"/>
              </w:tabs>
              <w:spacing w:before="0"/>
              <w:rPr>
                <w:sz w:val="24"/>
                <w:szCs w:val="24"/>
              </w:rPr>
            </w:pPr>
            <w:r>
              <w:rPr>
                <w:rFonts w:cs="Calibri"/>
                <w:b/>
                <w:bCs/>
                <w:sz w:val="22"/>
                <w:szCs w:val="22"/>
              </w:rPr>
              <w:t xml:space="preserve">74.1 </w:t>
            </w:r>
            <w:r w:rsidRPr="00704249">
              <w:rPr>
                <w:rFonts w:cs="Calibri"/>
                <w:b/>
                <w:bCs/>
                <w:sz w:val="22"/>
                <w:szCs w:val="22"/>
              </w:rPr>
              <w:t xml:space="preserve">Example </w:t>
            </w:r>
            <w:r w:rsidRPr="00704249">
              <w:rPr>
                <w:b/>
                <w:bCs/>
                <w:sz w:val="22"/>
                <w:szCs w:val="22"/>
              </w:rPr>
              <w:t>Certificate of lawfulness</w:t>
            </w:r>
            <w:r>
              <w:rPr>
                <w:sz w:val="24"/>
                <w:szCs w:val="24"/>
              </w:rPr>
              <w:t xml:space="preserve"> </w:t>
            </w:r>
          </w:p>
          <w:p w14:paraId="54B033BF" w14:textId="0A0D3D8D" w:rsidR="00704249" w:rsidRPr="00A65D1F" w:rsidRDefault="00704249" w:rsidP="005F5A16">
            <w:pPr>
              <w:pStyle w:val="Itemlevel1"/>
              <w:tabs>
                <w:tab w:val="clear" w:pos="1134"/>
                <w:tab w:val="left" w:pos="952"/>
                <w:tab w:val="left" w:pos="1428"/>
              </w:tabs>
              <w:spacing w:before="0"/>
              <w:rPr>
                <w:rFonts w:cs="Calibri"/>
                <w:b/>
                <w:bCs/>
                <w:sz w:val="22"/>
                <w:szCs w:val="22"/>
              </w:rPr>
            </w:pPr>
          </w:p>
        </w:tc>
      </w:tr>
      <w:tr w:rsidR="00A202B4" w:rsidRPr="00745FC5" w14:paraId="53E741E9" w14:textId="77777777" w:rsidTr="00E17DE6">
        <w:trPr>
          <w:gridAfter w:val="1"/>
          <w:wAfter w:w="6066" w:type="dxa"/>
        </w:trPr>
        <w:tc>
          <w:tcPr>
            <w:tcW w:w="1271" w:type="dxa"/>
            <w:shd w:val="clear" w:color="auto" w:fill="auto"/>
          </w:tcPr>
          <w:p w14:paraId="76337C8C" w14:textId="77777777" w:rsidR="00A202B4" w:rsidRPr="00745FC5" w:rsidRDefault="00A202B4" w:rsidP="006832AA">
            <w:pPr>
              <w:pStyle w:val="Itemlevel1"/>
              <w:tabs>
                <w:tab w:val="clear" w:pos="1134"/>
                <w:tab w:val="left" w:pos="952"/>
              </w:tabs>
              <w:spacing w:before="0"/>
              <w:rPr>
                <w:rFonts w:cs="Calibri"/>
                <w:sz w:val="22"/>
                <w:szCs w:val="22"/>
              </w:rPr>
            </w:pPr>
          </w:p>
        </w:tc>
        <w:tc>
          <w:tcPr>
            <w:tcW w:w="8647" w:type="dxa"/>
            <w:shd w:val="clear" w:color="auto" w:fill="auto"/>
          </w:tcPr>
          <w:p w14:paraId="4426E7B7" w14:textId="397E8B8A" w:rsidR="00704249" w:rsidRPr="00704249" w:rsidRDefault="00704249" w:rsidP="00704249">
            <w:pPr>
              <w:pStyle w:val="Itemlevel1"/>
              <w:tabs>
                <w:tab w:val="clear" w:pos="1134"/>
                <w:tab w:val="left" w:pos="952"/>
                <w:tab w:val="left" w:pos="1428"/>
              </w:tabs>
              <w:spacing w:before="0"/>
              <w:rPr>
                <w:rFonts w:asciiTheme="minorHAnsi" w:hAnsiTheme="minorHAnsi" w:cstheme="minorHAnsi"/>
                <w:bCs/>
                <w:sz w:val="22"/>
                <w:szCs w:val="22"/>
              </w:rPr>
            </w:pPr>
            <w:r w:rsidRPr="00704249">
              <w:rPr>
                <w:rFonts w:asciiTheme="minorHAnsi" w:hAnsiTheme="minorHAnsi" w:cstheme="minorHAnsi"/>
                <w:bCs/>
                <w:sz w:val="22"/>
                <w:szCs w:val="22"/>
              </w:rPr>
              <w:t xml:space="preserve">The Deputy Clerk reminded members that under new laws permission would not be required for the construction of certain structures. B/Cllr Frewin had forwarded an example of a certificate of lawfulness, a </w:t>
            </w:r>
            <w:r w:rsidRPr="00704249">
              <w:rPr>
                <w:rFonts w:asciiTheme="minorHAnsi" w:hAnsiTheme="minorHAnsi" w:cstheme="minorHAnsi"/>
                <w:bCs/>
                <w:sz w:val="22"/>
                <w:szCs w:val="22"/>
                <w:lang w:val="en"/>
              </w:rPr>
              <w:t>formal and legal document confirming that intended building alterations d</w:t>
            </w:r>
            <w:r>
              <w:rPr>
                <w:rFonts w:asciiTheme="minorHAnsi" w:hAnsiTheme="minorHAnsi" w:cstheme="minorHAnsi"/>
                <w:bCs/>
                <w:sz w:val="22"/>
                <w:szCs w:val="22"/>
                <w:lang w:val="en"/>
              </w:rPr>
              <w:t>id</w:t>
            </w:r>
            <w:r w:rsidRPr="00704249">
              <w:rPr>
                <w:rFonts w:asciiTheme="minorHAnsi" w:hAnsiTheme="minorHAnsi" w:cstheme="minorHAnsi"/>
                <w:bCs/>
                <w:sz w:val="22"/>
                <w:szCs w:val="22"/>
                <w:lang w:val="en"/>
              </w:rPr>
              <w:t xml:space="preserve"> not require planning permission and are lawful.</w:t>
            </w:r>
            <w:r>
              <w:rPr>
                <w:rFonts w:asciiTheme="minorHAnsi" w:hAnsiTheme="minorHAnsi" w:cstheme="minorHAnsi"/>
                <w:bCs/>
                <w:sz w:val="22"/>
                <w:szCs w:val="22"/>
                <w:lang w:val="en"/>
              </w:rPr>
              <w:t xml:space="preserve"> It was noted that these developments would still be subject to building controls and could be called in by the Council for consideration. </w:t>
            </w:r>
          </w:p>
          <w:p w14:paraId="303DF4DB" w14:textId="18D7D4D5" w:rsidR="006204FE" w:rsidRPr="0056629A" w:rsidRDefault="006204FE" w:rsidP="00704249">
            <w:pPr>
              <w:pStyle w:val="Itemlevel1"/>
              <w:tabs>
                <w:tab w:val="clear" w:pos="1134"/>
                <w:tab w:val="left" w:pos="952"/>
                <w:tab w:val="left" w:pos="1428"/>
              </w:tabs>
              <w:spacing w:before="0"/>
              <w:rPr>
                <w:rFonts w:cs="Calibri"/>
                <w:sz w:val="22"/>
                <w:szCs w:val="22"/>
                <w:lang w:val="en-GB"/>
              </w:rPr>
            </w:pPr>
          </w:p>
        </w:tc>
      </w:tr>
      <w:tr w:rsidR="006E55DC" w:rsidRPr="00745FC5" w14:paraId="0D616403" w14:textId="77777777" w:rsidTr="00E17DE6">
        <w:trPr>
          <w:gridAfter w:val="1"/>
          <w:wAfter w:w="6066" w:type="dxa"/>
          <w:trHeight w:val="201"/>
        </w:trPr>
        <w:tc>
          <w:tcPr>
            <w:tcW w:w="1271" w:type="dxa"/>
            <w:shd w:val="clear" w:color="auto" w:fill="auto"/>
          </w:tcPr>
          <w:p w14:paraId="7803CF09" w14:textId="77777777" w:rsidR="006E55DC" w:rsidRPr="00745FC5" w:rsidRDefault="006E55DC" w:rsidP="006E55DC">
            <w:pPr>
              <w:pStyle w:val="Itemlevel1"/>
              <w:tabs>
                <w:tab w:val="clear" w:pos="1134"/>
                <w:tab w:val="left" w:pos="952"/>
              </w:tabs>
              <w:spacing w:before="0"/>
              <w:rPr>
                <w:sz w:val="22"/>
                <w:szCs w:val="22"/>
              </w:rPr>
            </w:pPr>
          </w:p>
        </w:tc>
        <w:tc>
          <w:tcPr>
            <w:tcW w:w="8647" w:type="dxa"/>
            <w:shd w:val="clear" w:color="auto" w:fill="auto"/>
          </w:tcPr>
          <w:p w14:paraId="26E429ED" w14:textId="77777777" w:rsidR="006E55DC" w:rsidRDefault="00704249" w:rsidP="006E55DC">
            <w:pPr>
              <w:pStyle w:val="Itemlevel1"/>
              <w:tabs>
                <w:tab w:val="clear" w:pos="1134"/>
                <w:tab w:val="left" w:pos="952"/>
                <w:tab w:val="left" w:pos="1428"/>
              </w:tabs>
              <w:spacing w:before="0"/>
              <w:rPr>
                <w:b/>
                <w:bCs/>
                <w:sz w:val="22"/>
                <w:szCs w:val="22"/>
              </w:rPr>
            </w:pPr>
            <w:r>
              <w:rPr>
                <w:b/>
                <w:bCs/>
                <w:sz w:val="22"/>
                <w:szCs w:val="22"/>
              </w:rPr>
              <w:t>74.2 Planning Tracker</w:t>
            </w:r>
          </w:p>
          <w:p w14:paraId="452A934A" w14:textId="38538CE4" w:rsidR="00625F29" w:rsidRPr="00F74C3D" w:rsidRDefault="00625F29" w:rsidP="006E55DC">
            <w:pPr>
              <w:pStyle w:val="Itemlevel1"/>
              <w:tabs>
                <w:tab w:val="clear" w:pos="1134"/>
                <w:tab w:val="left" w:pos="952"/>
                <w:tab w:val="left" w:pos="1428"/>
              </w:tabs>
              <w:spacing w:before="0"/>
              <w:rPr>
                <w:b/>
                <w:bCs/>
                <w:sz w:val="22"/>
                <w:szCs w:val="22"/>
              </w:rPr>
            </w:pPr>
          </w:p>
        </w:tc>
      </w:tr>
      <w:tr w:rsidR="006E55DC" w:rsidRPr="00745FC5" w14:paraId="25EA7E96" w14:textId="77777777" w:rsidTr="00E17DE6">
        <w:trPr>
          <w:gridAfter w:val="1"/>
          <w:wAfter w:w="6066" w:type="dxa"/>
        </w:trPr>
        <w:tc>
          <w:tcPr>
            <w:tcW w:w="1271" w:type="dxa"/>
            <w:shd w:val="clear" w:color="auto" w:fill="auto"/>
          </w:tcPr>
          <w:p w14:paraId="786D3189" w14:textId="41EE7DEF" w:rsidR="006E55DC" w:rsidRPr="00745FC5" w:rsidRDefault="006E55DC" w:rsidP="006E55DC">
            <w:pPr>
              <w:pStyle w:val="Itemlevel1"/>
              <w:tabs>
                <w:tab w:val="clear" w:pos="1134"/>
                <w:tab w:val="left" w:pos="952"/>
              </w:tabs>
              <w:spacing w:before="0"/>
              <w:rPr>
                <w:sz w:val="22"/>
                <w:szCs w:val="22"/>
              </w:rPr>
            </w:pPr>
          </w:p>
        </w:tc>
        <w:tc>
          <w:tcPr>
            <w:tcW w:w="8647" w:type="dxa"/>
            <w:shd w:val="clear" w:color="auto" w:fill="auto"/>
          </w:tcPr>
          <w:p w14:paraId="06C077C0" w14:textId="77777777" w:rsidR="006E55DC" w:rsidRDefault="00625F29" w:rsidP="00A31E20">
            <w:pPr>
              <w:pStyle w:val="Itemlevel1"/>
              <w:tabs>
                <w:tab w:val="clear" w:pos="1134"/>
                <w:tab w:val="left" w:pos="952"/>
                <w:tab w:val="left" w:pos="1428"/>
              </w:tabs>
              <w:spacing w:before="0"/>
              <w:rPr>
                <w:sz w:val="22"/>
                <w:szCs w:val="22"/>
              </w:rPr>
            </w:pPr>
            <w:r>
              <w:rPr>
                <w:sz w:val="22"/>
                <w:szCs w:val="22"/>
              </w:rPr>
              <w:t xml:space="preserve">74.2.1 </w:t>
            </w:r>
            <w:r w:rsidR="00704249">
              <w:rPr>
                <w:sz w:val="22"/>
                <w:szCs w:val="22"/>
              </w:rPr>
              <w:t xml:space="preserve">The Deputy Clerk shared details of a </w:t>
            </w:r>
            <w:r>
              <w:rPr>
                <w:sz w:val="22"/>
                <w:szCs w:val="22"/>
              </w:rPr>
              <w:t xml:space="preserve">commercial </w:t>
            </w:r>
            <w:r w:rsidR="00704249">
              <w:rPr>
                <w:sz w:val="22"/>
                <w:szCs w:val="22"/>
              </w:rPr>
              <w:t xml:space="preserve">planning tracker </w:t>
            </w:r>
            <w:r>
              <w:rPr>
                <w:sz w:val="22"/>
                <w:szCs w:val="22"/>
              </w:rPr>
              <w:t xml:space="preserve">which could be used in conjunction with SPC’s website. </w:t>
            </w:r>
          </w:p>
          <w:p w14:paraId="2BA2F700" w14:textId="1D84B27F" w:rsidR="00625F29" w:rsidRPr="008060FB" w:rsidRDefault="00625F29" w:rsidP="00A31E20">
            <w:pPr>
              <w:pStyle w:val="Itemlevel1"/>
              <w:tabs>
                <w:tab w:val="clear" w:pos="1134"/>
                <w:tab w:val="left" w:pos="952"/>
                <w:tab w:val="left" w:pos="1428"/>
              </w:tabs>
              <w:spacing w:before="0"/>
              <w:rPr>
                <w:sz w:val="22"/>
                <w:szCs w:val="22"/>
              </w:rPr>
            </w:pPr>
          </w:p>
        </w:tc>
      </w:tr>
      <w:tr w:rsidR="006E55DC" w:rsidRPr="00745FC5" w14:paraId="5E2E8AF8" w14:textId="77777777" w:rsidTr="00E17DE6">
        <w:trPr>
          <w:gridAfter w:val="1"/>
          <w:wAfter w:w="6066" w:type="dxa"/>
          <w:trHeight w:val="1157"/>
        </w:trPr>
        <w:tc>
          <w:tcPr>
            <w:tcW w:w="1271" w:type="dxa"/>
            <w:shd w:val="clear" w:color="auto" w:fill="auto"/>
          </w:tcPr>
          <w:p w14:paraId="3F601E13" w14:textId="2604AB55" w:rsidR="006E55DC" w:rsidRPr="00625F29" w:rsidRDefault="006E55DC" w:rsidP="006E55DC">
            <w:pPr>
              <w:pStyle w:val="Itemlevel1"/>
              <w:tabs>
                <w:tab w:val="clear" w:pos="1134"/>
                <w:tab w:val="left" w:pos="952"/>
              </w:tabs>
              <w:spacing w:before="0"/>
              <w:rPr>
                <w:rFonts w:cs="Calibri"/>
                <w:sz w:val="22"/>
                <w:szCs w:val="22"/>
              </w:rPr>
            </w:pPr>
          </w:p>
        </w:tc>
        <w:tc>
          <w:tcPr>
            <w:tcW w:w="8647" w:type="dxa"/>
            <w:shd w:val="clear" w:color="auto" w:fill="auto"/>
          </w:tcPr>
          <w:p w14:paraId="7DA9B3D4" w14:textId="77777777" w:rsidR="00625F29" w:rsidRDefault="00625F29" w:rsidP="006E55DC">
            <w:pPr>
              <w:pStyle w:val="Itemlevel1"/>
              <w:tabs>
                <w:tab w:val="clear" w:pos="1134"/>
                <w:tab w:val="left" w:pos="952"/>
                <w:tab w:val="left" w:pos="1428"/>
              </w:tabs>
              <w:spacing w:before="0"/>
              <w:rPr>
                <w:bCs/>
                <w:sz w:val="22"/>
                <w:szCs w:val="22"/>
              </w:rPr>
            </w:pPr>
            <w:r w:rsidRPr="00625F29">
              <w:rPr>
                <w:bCs/>
                <w:sz w:val="22"/>
                <w:szCs w:val="22"/>
              </w:rPr>
              <w:t>74.2.2</w:t>
            </w:r>
            <w:r>
              <w:rPr>
                <w:bCs/>
                <w:sz w:val="22"/>
                <w:szCs w:val="22"/>
              </w:rPr>
              <w:t xml:space="preserve"> Members discussed the benefits of the tracker. It was agreed that the information provided would be useful but that it may be possible to provide this without the tracker. </w:t>
            </w:r>
          </w:p>
          <w:p w14:paraId="6DD74D68" w14:textId="7295F375" w:rsidR="007D7760" w:rsidRPr="00625F29" w:rsidRDefault="00625F29" w:rsidP="006E55DC">
            <w:pPr>
              <w:pStyle w:val="Itemlevel1"/>
              <w:tabs>
                <w:tab w:val="clear" w:pos="1134"/>
                <w:tab w:val="left" w:pos="952"/>
                <w:tab w:val="left" w:pos="1428"/>
              </w:tabs>
              <w:spacing w:before="0"/>
              <w:rPr>
                <w:bCs/>
                <w:sz w:val="22"/>
                <w:szCs w:val="22"/>
              </w:rPr>
            </w:pPr>
            <w:r>
              <w:rPr>
                <w:bCs/>
                <w:sz w:val="22"/>
                <w:szCs w:val="22"/>
              </w:rPr>
              <w:t xml:space="preserve"> </w:t>
            </w:r>
          </w:p>
          <w:p w14:paraId="0F66AFAF" w14:textId="68982FCE" w:rsidR="00625F29" w:rsidRDefault="00625F29" w:rsidP="00625F29">
            <w:pPr>
              <w:pStyle w:val="Itemlevel1"/>
              <w:tabs>
                <w:tab w:val="clear" w:pos="1134"/>
                <w:tab w:val="left" w:pos="952"/>
                <w:tab w:val="left" w:pos="1428"/>
              </w:tabs>
              <w:spacing w:before="0"/>
              <w:rPr>
                <w:rFonts w:cs="Calibri"/>
                <w:bCs/>
                <w:sz w:val="22"/>
                <w:szCs w:val="22"/>
              </w:rPr>
            </w:pPr>
            <w:r>
              <w:rPr>
                <w:rFonts w:cs="Calibri"/>
                <w:bCs/>
                <w:sz w:val="22"/>
                <w:szCs w:val="22"/>
              </w:rPr>
              <w:t xml:space="preserve">It was </w:t>
            </w:r>
            <w:r w:rsidRPr="00625F29">
              <w:rPr>
                <w:rFonts w:cs="Calibri"/>
                <w:b/>
                <w:sz w:val="22"/>
                <w:szCs w:val="22"/>
              </w:rPr>
              <w:t>PROPOSED</w:t>
            </w:r>
            <w:r>
              <w:rPr>
                <w:rFonts w:cs="Calibri"/>
                <w:bCs/>
                <w:sz w:val="22"/>
                <w:szCs w:val="22"/>
              </w:rPr>
              <w:t xml:space="preserve"> that the Deputy Clerk investigate how to get access to planning details for Wokingham, West Berkshire and Reading Borough Council onto the SPC website.  </w:t>
            </w:r>
          </w:p>
          <w:p w14:paraId="716E7628" w14:textId="77777777" w:rsidR="00625F29" w:rsidRDefault="00625F29" w:rsidP="00625F29">
            <w:pPr>
              <w:pStyle w:val="Itemlevel1"/>
              <w:tabs>
                <w:tab w:val="clear" w:pos="1134"/>
                <w:tab w:val="left" w:pos="952"/>
                <w:tab w:val="left" w:pos="1428"/>
              </w:tabs>
              <w:spacing w:before="0"/>
              <w:rPr>
                <w:rFonts w:cs="Calibri"/>
                <w:bCs/>
                <w:sz w:val="22"/>
                <w:szCs w:val="22"/>
              </w:rPr>
            </w:pPr>
          </w:p>
          <w:p w14:paraId="35B7D577" w14:textId="539CEBBF" w:rsidR="00625F29" w:rsidRDefault="00625F29" w:rsidP="00625F29">
            <w:pPr>
              <w:pStyle w:val="Itemlevel1"/>
              <w:tabs>
                <w:tab w:val="clear" w:pos="1134"/>
                <w:tab w:val="left" w:pos="952"/>
                <w:tab w:val="left" w:pos="1428"/>
              </w:tabs>
              <w:spacing w:before="0"/>
              <w:rPr>
                <w:rFonts w:cs="Calibri"/>
                <w:bCs/>
                <w:sz w:val="22"/>
                <w:szCs w:val="22"/>
              </w:rPr>
            </w:pPr>
            <w:r>
              <w:rPr>
                <w:rFonts w:cs="Calibri"/>
                <w:bCs/>
                <w:sz w:val="22"/>
                <w:szCs w:val="22"/>
              </w:rPr>
              <w:t xml:space="preserve">Proposed: Cllr. Grimes       Seconded: Cllr. Boyer     Unanimously Agreed. </w:t>
            </w:r>
          </w:p>
          <w:p w14:paraId="656E93F2" w14:textId="7DE41847" w:rsidR="00E312F0" w:rsidRPr="00625F29" w:rsidRDefault="00E312F0" w:rsidP="00704249">
            <w:pPr>
              <w:pStyle w:val="Itemlevel1"/>
              <w:tabs>
                <w:tab w:val="clear" w:pos="1134"/>
                <w:tab w:val="left" w:pos="952"/>
                <w:tab w:val="left" w:pos="1428"/>
              </w:tabs>
              <w:spacing w:before="0"/>
              <w:rPr>
                <w:rFonts w:cs="Calibri"/>
                <w:b/>
                <w:bCs/>
                <w:sz w:val="22"/>
                <w:szCs w:val="22"/>
              </w:rPr>
            </w:pPr>
          </w:p>
        </w:tc>
      </w:tr>
      <w:tr w:rsidR="006E55DC" w:rsidRPr="00745FC5" w14:paraId="78CD15CE" w14:textId="77777777" w:rsidTr="00E17DE6">
        <w:trPr>
          <w:gridAfter w:val="1"/>
          <w:wAfter w:w="6066" w:type="dxa"/>
          <w:trHeight w:val="710"/>
        </w:trPr>
        <w:tc>
          <w:tcPr>
            <w:tcW w:w="1271" w:type="dxa"/>
            <w:shd w:val="clear" w:color="auto" w:fill="auto"/>
          </w:tcPr>
          <w:p w14:paraId="09CD1580" w14:textId="77777777" w:rsidR="006E55DC" w:rsidRPr="00654C7E" w:rsidRDefault="006E55DC" w:rsidP="006E55DC">
            <w:pPr>
              <w:pStyle w:val="Itemlevel1"/>
              <w:tabs>
                <w:tab w:val="clear" w:pos="1134"/>
                <w:tab w:val="left" w:pos="952"/>
              </w:tabs>
              <w:spacing w:before="0"/>
              <w:rPr>
                <w:rFonts w:cs="Calibri"/>
                <w:sz w:val="22"/>
                <w:szCs w:val="22"/>
              </w:rPr>
            </w:pPr>
          </w:p>
        </w:tc>
        <w:tc>
          <w:tcPr>
            <w:tcW w:w="8647" w:type="dxa"/>
            <w:shd w:val="clear" w:color="auto" w:fill="auto"/>
          </w:tcPr>
          <w:p w14:paraId="1BBE90FE" w14:textId="61B8D3E5" w:rsidR="00704249" w:rsidRPr="00743DD5" w:rsidRDefault="00625F29" w:rsidP="006E55DC">
            <w:pPr>
              <w:pStyle w:val="Itemlevel1"/>
              <w:tabs>
                <w:tab w:val="clear" w:pos="1134"/>
                <w:tab w:val="left" w:pos="952"/>
                <w:tab w:val="left" w:pos="1428"/>
              </w:tabs>
              <w:spacing w:before="0"/>
              <w:rPr>
                <w:sz w:val="22"/>
                <w:szCs w:val="22"/>
              </w:rPr>
            </w:pPr>
            <w:r w:rsidRPr="00743DD5">
              <w:rPr>
                <w:sz w:val="22"/>
                <w:szCs w:val="22"/>
              </w:rPr>
              <w:t xml:space="preserve">74.2.3 It was </w:t>
            </w:r>
            <w:r w:rsidRPr="00743DD5">
              <w:rPr>
                <w:b/>
                <w:bCs/>
                <w:sz w:val="22"/>
                <w:szCs w:val="22"/>
              </w:rPr>
              <w:t>AGREED</w:t>
            </w:r>
            <w:r w:rsidRPr="00743DD5">
              <w:rPr>
                <w:sz w:val="22"/>
                <w:szCs w:val="22"/>
              </w:rPr>
              <w:t xml:space="preserve"> that the SPC website be updated with a </w:t>
            </w:r>
            <w:r w:rsidR="00743DD5" w:rsidRPr="00743DD5">
              <w:rPr>
                <w:sz w:val="22"/>
                <w:szCs w:val="22"/>
              </w:rPr>
              <w:t>page en</w:t>
            </w:r>
            <w:r w:rsidRPr="00743DD5">
              <w:rPr>
                <w:sz w:val="22"/>
                <w:szCs w:val="22"/>
              </w:rPr>
              <w:t>titled Planning and Development</w:t>
            </w:r>
            <w:r w:rsidR="00743DD5" w:rsidRPr="00743DD5">
              <w:rPr>
                <w:sz w:val="22"/>
                <w:szCs w:val="22"/>
              </w:rPr>
              <w:t xml:space="preserve"> under which planning details would sit. This should include the </w:t>
            </w:r>
            <w:r w:rsidR="00743DD5">
              <w:rPr>
                <w:sz w:val="22"/>
                <w:szCs w:val="22"/>
              </w:rPr>
              <w:t xml:space="preserve">link to the </w:t>
            </w:r>
            <w:r w:rsidR="00743DD5" w:rsidRPr="00743DD5">
              <w:rPr>
                <w:sz w:val="22"/>
                <w:szCs w:val="22"/>
              </w:rPr>
              <w:t xml:space="preserve">Emergency Planning Zone map and information about major developments. </w:t>
            </w:r>
          </w:p>
        </w:tc>
      </w:tr>
      <w:tr w:rsidR="006E55DC" w:rsidRPr="00745FC5" w14:paraId="2004E119" w14:textId="77777777" w:rsidTr="00E17DE6">
        <w:trPr>
          <w:gridAfter w:val="1"/>
          <w:wAfter w:w="6066" w:type="dxa"/>
        </w:trPr>
        <w:tc>
          <w:tcPr>
            <w:tcW w:w="1271" w:type="dxa"/>
            <w:shd w:val="clear" w:color="auto" w:fill="auto"/>
          </w:tcPr>
          <w:p w14:paraId="43716322" w14:textId="77777777" w:rsidR="006E55DC" w:rsidRPr="00654C7E" w:rsidRDefault="006E55DC" w:rsidP="006E55DC">
            <w:pPr>
              <w:pStyle w:val="Itemlevel1"/>
              <w:tabs>
                <w:tab w:val="clear" w:pos="1134"/>
                <w:tab w:val="left" w:pos="952"/>
              </w:tabs>
              <w:spacing w:before="0"/>
              <w:rPr>
                <w:rFonts w:cs="Calibri"/>
                <w:sz w:val="22"/>
                <w:szCs w:val="22"/>
              </w:rPr>
            </w:pPr>
          </w:p>
        </w:tc>
        <w:tc>
          <w:tcPr>
            <w:tcW w:w="8647" w:type="dxa"/>
            <w:shd w:val="clear" w:color="auto" w:fill="auto"/>
          </w:tcPr>
          <w:p w14:paraId="6FF4DE66" w14:textId="488CA2FB" w:rsidR="00E312F0" w:rsidRPr="00654C7E" w:rsidRDefault="00E312F0" w:rsidP="00743DD5">
            <w:pPr>
              <w:pStyle w:val="Itemlevel1"/>
              <w:tabs>
                <w:tab w:val="clear" w:pos="1134"/>
                <w:tab w:val="left" w:pos="952"/>
                <w:tab w:val="left" w:pos="1428"/>
              </w:tabs>
              <w:spacing w:before="0"/>
              <w:rPr>
                <w:rFonts w:cs="Calibri"/>
                <w:b/>
                <w:sz w:val="22"/>
                <w:szCs w:val="22"/>
              </w:rPr>
            </w:pPr>
          </w:p>
        </w:tc>
      </w:tr>
      <w:tr w:rsidR="00743DD5" w:rsidRPr="00745FC5" w14:paraId="75CBACA4" w14:textId="77777777" w:rsidTr="00E17DE6">
        <w:trPr>
          <w:gridAfter w:val="1"/>
          <w:wAfter w:w="6066" w:type="dxa"/>
        </w:trPr>
        <w:tc>
          <w:tcPr>
            <w:tcW w:w="1271" w:type="dxa"/>
            <w:shd w:val="clear" w:color="auto" w:fill="auto"/>
          </w:tcPr>
          <w:p w14:paraId="0F0AB180" w14:textId="30994B5C" w:rsidR="00743DD5" w:rsidRDefault="00743DD5" w:rsidP="006E55DC">
            <w:pPr>
              <w:pStyle w:val="Itemlevel1"/>
              <w:tabs>
                <w:tab w:val="clear" w:pos="1134"/>
                <w:tab w:val="left" w:pos="952"/>
              </w:tabs>
              <w:spacing w:before="0"/>
              <w:rPr>
                <w:sz w:val="22"/>
                <w:szCs w:val="22"/>
              </w:rPr>
            </w:pPr>
            <w:r>
              <w:rPr>
                <w:sz w:val="22"/>
                <w:szCs w:val="22"/>
              </w:rPr>
              <w:t>21/PC/75</w:t>
            </w:r>
          </w:p>
        </w:tc>
        <w:tc>
          <w:tcPr>
            <w:tcW w:w="8647" w:type="dxa"/>
            <w:shd w:val="clear" w:color="auto" w:fill="auto"/>
          </w:tcPr>
          <w:p w14:paraId="7FE7D800" w14:textId="77777777" w:rsidR="00743DD5" w:rsidRPr="00054E25" w:rsidRDefault="00743DD5" w:rsidP="00743DD5">
            <w:pPr>
              <w:pStyle w:val="Itemlevel1"/>
              <w:tabs>
                <w:tab w:val="clear" w:pos="1134"/>
                <w:tab w:val="left" w:pos="952"/>
                <w:tab w:val="left" w:pos="1428"/>
              </w:tabs>
              <w:spacing w:before="0"/>
              <w:rPr>
                <w:rFonts w:asciiTheme="minorHAnsi" w:hAnsiTheme="minorHAnsi" w:cstheme="minorHAnsi"/>
                <w:b/>
                <w:sz w:val="22"/>
                <w:szCs w:val="22"/>
              </w:rPr>
            </w:pPr>
            <w:r w:rsidRPr="00054E25">
              <w:rPr>
                <w:rFonts w:asciiTheme="minorHAnsi" w:hAnsiTheme="minorHAnsi" w:cstheme="minorHAnsi"/>
                <w:b/>
                <w:sz w:val="22"/>
                <w:szCs w:val="22"/>
              </w:rPr>
              <w:t xml:space="preserve">Project Schedule </w:t>
            </w:r>
          </w:p>
          <w:p w14:paraId="28483951" w14:textId="77777777" w:rsidR="00743DD5" w:rsidRPr="008575EE" w:rsidRDefault="00743DD5" w:rsidP="006E55DC">
            <w:pPr>
              <w:pStyle w:val="Itemlevel1"/>
              <w:tabs>
                <w:tab w:val="clear" w:pos="1134"/>
                <w:tab w:val="left" w:pos="952"/>
                <w:tab w:val="left" w:pos="1428"/>
              </w:tabs>
              <w:spacing w:before="0"/>
              <w:rPr>
                <w:rFonts w:asciiTheme="minorHAnsi" w:hAnsiTheme="minorHAnsi" w:cstheme="minorHAnsi"/>
                <w:bCs/>
                <w:sz w:val="22"/>
                <w:szCs w:val="22"/>
              </w:rPr>
            </w:pPr>
          </w:p>
        </w:tc>
      </w:tr>
      <w:tr w:rsidR="006E55DC" w:rsidRPr="00745FC5" w14:paraId="31DD5322" w14:textId="77777777" w:rsidTr="00E17DE6">
        <w:trPr>
          <w:gridAfter w:val="1"/>
          <w:wAfter w:w="6066" w:type="dxa"/>
        </w:trPr>
        <w:tc>
          <w:tcPr>
            <w:tcW w:w="1271" w:type="dxa"/>
            <w:shd w:val="clear" w:color="auto" w:fill="auto"/>
          </w:tcPr>
          <w:p w14:paraId="256B1621" w14:textId="6988650B" w:rsidR="006E55DC" w:rsidRPr="00745FC5" w:rsidRDefault="006E55DC" w:rsidP="006E55DC">
            <w:pPr>
              <w:pStyle w:val="Itemlevel1"/>
              <w:tabs>
                <w:tab w:val="clear" w:pos="1134"/>
                <w:tab w:val="left" w:pos="952"/>
              </w:tabs>
              <w:spacing w:before="0"/>
              <w:rPr>
                <w:sz w:val="22"/>
                <w:szCs w:val="22"/>
              </w:rPr>
            </w:pPr>
          </w:p>
        </w:tc>
        <w:tc>
          <w:tcPr>
            <w:tcW w:w="8647" w:type="dxa"/>
            <w:shd w:val="clear" w:color="auto" w:fill="auto"/>
          </w:tcPr>
          <w:p w14:paraId="6912CD7B" w14:textId="1161E3B1" w:rsidR="000A3076" w:rsidRPr="008575EE" w:rsidRDefault="000A3076" w:rsidP="006E55DC">
            <w:pPr>
              <w:pStyle w:val="Itemlevel1"/>
              <w:tabs>
                <w:tab w:val="clear" w:pos="1134"/>
                <w:tab w:val="left" w:pos="952"/>
                <w:tab w:val="left" w:pos="1428"/>
              </w:tabs>
              <w:spacing w:before="0"/>
              <w:rPr>
                <w:rFonts w:asciiTheme="minorHAnsi" w:hAnsiTheme="minorHAnsi" w:cstheme="minorHAnsi"/>
                <w:bCs/>
                <w:sz w:val="22"/>
                <w:szCs w:val="22"/>
              </w:rPr>
            </w:pPr>
          </w:p>
          <w:p w14:paraId="5B053B46" w14:textId="55433C1A" w:rsidR="00743DD5" w:rsidRDefault="004C1DF7" w:rsidP="006E55DC">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74</w:t>
            </w:r>
            <w:r w:rsidR="00EB436A" w:rsidRPr="008575EE">
              <w:rPr>
                <w:rFonts w:asciiTheme="minorHAnsi" w:hAnsiTheme="minorHAnsi" w:cstheme="minorHAnsi"/>
                <w:bCs/>
                <w:sz w:val="22"/>
                <w:szCs w:val="22"/>
              </w:rPr>
              <w:t xml:space="preserve">.1 </w:t>
            </w:r>
            <w:r w:rsidR="00054E25">
              <w:rPr>
                <w:rFonts w:asciiTheme="minorHAnsi" w:hAnsiTheme="minorHAnsi" w:cstheme="minorHAnsi"/>
                <w:bCs/>
                <w:sz w:val="22"/>
                <w:szCs w:val="22"/>
              </w:rPr>
              <w:t xml:space="preserve">Members reviewed the project schedule.  </w:t>
            </w:r>
          </w:p>
          <w:p w14:paraId="59C7A469" w14:textId="77777777" w:rsidR="00054E25"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p>
          <w:p w14:paraId="64A74168" w14:textId="77777777" w:rsidR="00054E25"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The following items were noted as closed and to be removed: </w:t>
            </w:r>
          </w:p>
          <w:p w14:paraId="24241658" w14:textId="5047918A" w:rsidR="004C1DF7"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 </w:t>
            </w:r>
          </w:p>
          <w:p w14:paraId="3B54725E" w14:textId="654FACFA" w:rsidR="004C1DF7" w:rsidRDefault="004C1DF7"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PS11 </w:t>
            </w:r>
            <w:r w:rsidR="00054E25">
              <w:rPr>
                <w:rFonts w:asciiTheme="minorHAnsi" w:hAnsiTheme="minorHAnsi" w:cstheme="minorHAnsi"/>
                <w:bCs/>
                <w:sz w:val="22"/>
                <w:szCs w:val="22"/>
              </w:rPr>
              <w:t>Gravel Extraction Bridge Farm</w:t>
            </w:r>
          </w:p>
          <w:p w14:paraId="4EB71444" w14:textId="60ECF057" w:rsidR="004C1DF7" w:rsidRDefault="004C1DF7"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PS12 </w:t>
            </w:r>
            <w:r w:rsidR="00054E25">
              <w:rPr>
                <w:rFonts w:asciiTheme="minorHAnsi" w:hAnsiTheme="minorHAnsi" w:cstheme="minorHAnsi"/>
                <w:bCs/>
                <w:sz w:val="22"/>
                <w:szCs w:val="22"/>
              </w:rPr>
              <w:t>Gravel Extraction SPW</w:t>
            </w:r>
          </w:p>
          <w:p w14:paraId="38B6A035" w14:textId="0FE264A9" w:rsidR="004C1DF7" w:rsidRDefault="004C1DF7"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PS14 S</w:t>
            </w:r>
            <w:r w:rsidR="00054E25">
              <w:rPr>
                <w:rFonts w:asciiTheme="minorHAnsi" w:hAnsiTheme="minorHAnsi" w:cstheme="minorHAnsi"/>
                <w:bCs/>
                <w:sz w:val="22"/>
                <w:szCs w:val="22"/>
              </w:rPr>
              <w:t>tan</w:t>
            </w:r>
            <w:r>
              <w:rPr>
                <w:rFonts w:asciiTheme="minorHAnsi" w:hAnsiTheme="minorHAnsi" w:cstheme="minorHAnsi"/>
                <w:bCs/>
                <w:sz w:val="22"/>
                <w:szCs w:val="22"/>
              </w:rPr>
              <w:t>bury House</w:t>
            </w:r>
          </w:p>
          <w:p w14:paraId="7B3C65E2" w14:textId="57AFD77C" w:rsidR="00054E25"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PS20 Hearn and Bailey </w:t>
            </w:r>
          </w:p>
          <w:p w14:paraId="0FEA823F" w14:textId="096C9851" w:rsidR="00054E25"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All items highlighted in green. </w:t>
            </w:r>
          </w:p>
          <w:p w14:paraId="17D63600" w14:textId="77777777" w:rsidR="00054E25" w:rsidRDefault="00054E25" w:rsidP="00E312F0">
            <w:pPr>
              <w:pStyle w:val="Itemlevel1"/>
              <w:tabs>
                <w:tab w:val="clear" w:pos="1134"/>
                <w:tab w:val="left" w:pos="952"/>
                <w:tab w:val="left" w:pos="1428"/>
              </w:tabs>
              <w:spacing w:before="0"/>
              <w:rPr>
                <w:rFonts w:asciiTheme="minorHAnsi" w:hAnsiTheme="minorHAnsi" w:cstheme="minorHAnsi"/>
                <w:bCs/>
                <w:sz w:val="22"/>
                <w:szCs w:val="22"/>
              </w:rPr>
            </w:pPr>
          </w:p>
          <w:p w14:paraId="5FAA8458" w14:textId="2A63FDCE" w:rsidR="00F9112A" w:rsidRDefault="00F9112A"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The following updates were agreed: </w:t>
            </w:r>
          </w:p>
          <w:p w14:paraId="4E079777" w14:textId="77777777" w:rsidR="00F9112A" w:rsidRDefault="00F9112A" w:rsidP="00E312F0">
            <w:pPr>
              <w:pStyle w:val="Itemlevel1"/>
              <w:tabs>
                <w:tab w:val="clear" w:pos="1134"/>
                <w:tab w:val="left" w:pos="952"/>
                <w:tab w:val="left" w:pos="1428"/>
              </w:tabs>
              <w:spacing w:before="0"/>
              <w:rPr>
                <w:rFonts w:asciiTheme="minorHAnsi" w:hAnsiTheme="minorHAnsi" w:cstheme="minorHAnsi"/>
                <w:bCs/>
                <w:sz w:val="22"/>
                <w:szCs w:val="22"/>
              </w:rPr>
            </w:pPr>
          </w:p>
          <w:p w14:paraId="17D80D4B" w14:textId="60B9EEE4" w:rsidR="004C1DF7" w:rsidRDefault="004C1DF7"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PS15 </w:t>
            </w:r>
            <w:r w:rsidR="00F9112A">
              <w:rPr>
                <w:rFonts w:asciiTheme="minorHAnsi" w:hAnsiTheme="minorHAnsi" w:cstheme="minorHAnsi"/>
                <w:bCs/>
                <w:sz w:val="22"/>
                <w:szCs w:val="22"/>
              </w:rPr>
              <w:t>Speeding in Grazeley: Change text to read ‘</w:t>
            </w:r>
            <w:r>
              <w:rPr>
                <w:rFonts w:asciiTheme="minorHAnsi" w:hAnsiTheme="minorHAnsi" w:cstheme="minorHAnsi"/>
                <w:bCs/>
                <w:sz w:val="22"/>
                <w:szCs w:val="22"/>
              </w:rPr>
              <w:t>awaiting WBC’s response on proposed speeding measur</w:t>
            </w:r>
            <w:r w:rsidR="008F2236">
              <w:rPr>
                <w:rFonts w:asciiTheme="minorHAnsi" w:hAnsiTheme="minorHAnsi" w:cstheme="minorHAnsi"/>
                <w:bCs/>
                <w:sz w:val="22"/>
                <w:szCs w:val="22"/>
              </w:rPr>
              <w:t>e</w:t>
            </w:r>
            <w:r>
              <w:rPr>
                <w:rFonts w:asciiTheme="minorHAnsi" w:hAnsiTheme="minorHAnsi" w:cstheme="minorHAnsi"/>
                <w:bCs/>
                <w:sz w:val="22"/>
                <w:szCs w:val="22"/>
              </w:rPr>
              <w:t>s.</w:t>
            </w:r>
            <w:r w:rsidR="00F9112A">
              <w:rPr>
                <w:rFonts w:asciiTheme="minorHAnsi" w:hAnsiTheme="minorHAnsi" w:cstheme="minorHAnsi"/>
                <w:bCs/>
                <w:sz w:val="22"/>
                <w:szCs w:val="22"/>
              </w:rPr>
              <w:t>’</w:t>
            </w:r>
          </w:p>
          <w:p w14:paraId="549C59D0" w14:textId="7FDCC6B4" w:rsidR="008F2236" w:rsidRDefault="008F2236" w:rsidP="00E312F0">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PS29 Crosfields</w:t>
            </w:r>
            <w:r w:rsidR="00F9112A">
              <w:rPr>
                <w:rFonts w:asciiTheme="minorHAnsi" w:hAnsiTheme="minorHAnsi" w:cstheme="minorHAnsi"/>
                <w:bCs/>
                <w:sz w:val="22"/>
                <w:szCs w:val="22"/>
              </w:rPr>
              <w:t xml:space="preserve"> School: Update to read ‘Congestion on</w:t>
            </w:r>
            <w:r w:rsidR="00494E5E">
              <w:rPr>
                <w:rFonts w:asciiTheme="minorHAnsi" w:hAnsiTheme="minorHAnsi" w:cstheme="minorHAnsi"/>
                <w:bCs/>
                <w:sz w:val="22"/>
                <w:szCs w:val="22"/>
              </w:rPr>
              <w:t xml:space="preserve"> Shinfield Road.</w:t>
            </w:r>
            <w:r w:rsidR="00F9112A">
              <w:rPr>
                <w:rFonts w:asciiTheme="minorHAnsi" w:hAnsiTheme="minorHAnsi" w:cstheme="minorHAnsi"/>
                <w:bCs/>
                <w:sz w:val="22"/>
                <w:szCs w:val="22"/>
              </w:rPr>
              <w:t>’</w:t>
            </w:r>
            <w:r w:rsidR="00494E5E">
              <w:rPr>
                <w:rFonts w:asciiTheme="minorHAnsi" w:hAnsiTheme="minorHAnsi" w:cstheme="minorHAnsi"/>
                <w:bCs/>
                <w:sz w:val="22"/>
                <w:szCs w:val="22"/>
              </w:rPr>
              <w:t xml:space="preserve"> </w:t>
            </w:r>
          </w:p>
          <w:p w14:paraId="49031194" w14:textId="77777777" w:rsidR="00A52C8E" w:rsidRPr="008575EE" w:rsidRDefault="00A52C8E" w:rsidP="006E55DC">
            <w:pPr>
              <w:pStyle w:val="Itemlevel1"/>
              <w:tabs>
                <w:tab w:val="clear" w:pos="1134"/>
                <w:tab w:val="left" w:pos="952"/>
                <w:tab w:val="left" w:pos="1428"/>
              </w:tabs>
              <w:spacing w:before="0"/>
              <w:rPr>
                <w:rFonts w:ascii="Times New Roman" w:hAnsi="Times New Roman"/>
                <w:bCs/>
                <w:sz w:val="22"/>
                <w:szCs w:val="22"/>
              </w:rPr>
            </w:pPr>
          </w:p>
          <w:p w14:paraId="0A6A7A2A" w14:textId="49456155" w:rsidR="006E55DC" w:rsidRPr="00054E25" w:rsidRDefault="006C3013" w:rsidP="006E55DC">
            <w:pPr>
              <w:pStyle w:val="Itemlevel1"/>
              <w:tabs>
                <w:tab w:val="clear" w:pos="1134"/>
                <w:tab w:val="left" w:pos="952"/>
                <w:tab w:val="left" w:pos="1428"/>
              </w:tabs>
              <w:spacing w:before="0"/>
              <w:rPr>
                <w:rFonts w:cs="Calibri"/>
                <w:bCs/>
                <w:sz w:val="22"/>
                <w:szCs w:val="22"/>
              </w:rPr>
            </w:pPr>
            <w:r w:rsidRPr="00054E25">
              <w:rPr>
                <w:rFonts w:cs="Calibri"/>
                <w:bCs/>
                <w:sz w:val="22"/>
                <w:szCs w:val="22"/>
              </w:rPr>
              <w:t>74</w:t>
            </w:r>
            <w:r w:rsidR="00EB436A" w:rsidRPr="00054E25">
              <w:rPr>
                <w:rFonts w:cs="Calibri"/>
                <w:bCs/>
                <w:sz w:val="22"/>
                <w:szCs w:val="22"/>
              </w:rPr>
              <w:t>.4</w:t>
            </w:r>
            <w:r w:rsidR="00054E25">
              <w:rPr>
                <w:rFonts w:cs="Calibri"/>
                <w:bCs/>
                <w:sz w:val="22"/>
                <w:szCs w:val="22"/>
              </w:rPr>
              <w:t xml:space="preserve"> </w:t>
            </w:r>
            <w:r w:rsidR="00EB436A" w:rsidRPr="00054E25">
              <w:rPr>
                <w:rFonts w:cs="Calibri"/>
                <w:bCs/>
                <w:sz w:val="22"/>
                <w:szCs w:val="22"/>
              </w:rPr>
              <w:t>T</w:t>
            </w:r>
            <w:r w:rsidR="000A3076" w:rsidRPr="00054E25">
              <w:rPr>
                <w:rFonts w:cs="Calibri"/>
                <w:bCs/>
                <w:sz w:val="22"/>
                <w:szCs w:val="22"/>
              </w:rPr>
              <w:t xml:space="preserve">he project schedule was </w:t>
            </w:r>
            <w:r w:rsidR="000A3076" w:rsidRPr="00054E25">
              <w:rPr>
                <w:rFonts w:cs="Calibri"/>
                <w:b/>
                <w:sz w:val="22"/>
                <w:szCs w:val="22"/>
              </w:rPr>
              <w:t>NOTED</w:t>
            </w:r>
            <w:r w:rsidR="000A3076" w:rsidRPr="00054E25">
              <w:rPr>
                <w:rFonts w:cs="Calibri"/>
                <w:bCs/>
                <w:sz w:val="22"/>
                <w:szCs w:val="22"/>
              </w:rPr>
              <w:t xml:space="preserve">. </w:t>
            </w:r>
          </w:p>
        </w:tc>
      </w:tr>
      <w:tr w:rsidR="006E55DC" w:rsidRPr="00745FC5" w14:paraId="3DC97509" w14:textId="77777777" w:rsidTr="00E17DE6">
        <w:trPr>
          <w:gridAfter w:val="1"/>
          <w:wAfter w:w="6066" w:type="dxa"/>
        </w:trPr>
        <w:tc>
          <w:tcPr>
            <w:tcW w:w="1271" w:type="dxa"/>
            <w:shd w:val="clear" w:color="auto" w:fill="auto"/>
          </w:tcPr>
          <w:p w14:paraId="3CAAB7BB" w14:textId="0D057531" w:rsidR="006E55DC" w:rsidRDefault="008F2236" w:rsidP="006E55DC">
            <w:pPr>
              <w:pStyle w:val="Itemlevel1"/>
              <w:tabs>
                <w:tab w:val="clear" w:pos="1134"/>
                <w:tab w:val="left" w:pos="952"/>
              </w:tabs>
              <w:spacing w:before="0"/>
              <w:rPr>
                <w:sz w:val="22"/>
                <w:szCs w:val="22"/>
              </w:rPr>
            </w:pPr>
            <w:r>
              <w:rPr>
                <w:sz w:val="22"/>
                <w:szCs w:val="22"/>
              </w:rPr>
              <w:t xml:space="preserve"> </w:t>
            </w:r>
          </w:p>
        </w:tc>
        <w:tc>
          <w:tcPr>
            <w:tcW w:w="8647" w:type="dxa"/>
            <w:shd w:val="clear" w:color="auto" w:fill="auto"/>
          </w:tcPr>
          <w:p w14:paraId="7C57579F" w14:textId="4DC4DACC" w:rsidR="006E55DC" w:rsidRPr="006A45FE" w:rsidRDefault="006E55DC" w:rsidP="006E55DC">
            <w:pPr>
              <w:pStyle w:val="Itemlevel1"/>
              <w:tabs>
                <w:tab w:val="clear" w:pos="1134"/>
                <w:tab w:val="left" w:pos="952"/>
                <w:tab w:val="left" w:pos="1428"/>
              </w:tabs>
              <w:spacing w:before="0"/>
              <w:rPr>
                <w:bCs/>
                <w:sz w:val="22"/>
                <w:szCs w:val="22"/>
              </w:rPr>
            </w:pPr>
          </w:p>
        </w:tc>
      </w:tr>
      <w:tr w:rsidR="001665FD" w:rsidRPr="00745FC5" w14:paraId="7FC9D194" w14:textId="77777777" w:rsidTr="00E17DE6">
        <w:trPr>
          <w:gridAfter w:val="1"/>
          <w:wAfter w:w="6066" w:type="dxa"/>
        </w:trPr>
        <w:tc>
          <w:tcPr>
            <w:tcW w:w="1271" w:type="dxa"/>
            <w:shd w:val="clear" w:color="auto" w:fill="auto"/>
          </w:tcPr>
          <w:p w14:paraId="565052DA" w14:textId="1E599634" w:rsidR="001665FD" w:rsidRDefault="006C3013" w:rsidP="006E55DC">
            <w:pPr>
              <w:pStyle w:val="Itemlevel1"/>
              <w:tabs>
                <w:tab w:val="clear" w:pos="1134"/>
                <w:tab w:val="left" w:pos="952"/>
              </w:tabs>
              <w:spacing w:before="0"/>
              <w:rPr>
                <w:sz w:val="22"/>
                <w:szCs w:val="22"/>
              </w:rPr>
            </w:pPr>
            <w:r>
              <w:rPr>
                <w:sz w:val="22"/>
                <w:szCs w:val="22"/>
              </w:rPr>
              <w:t>21/PC/75</w:t>
            </w:r>
          </w:p>
        </w:tc>
        <w:tc>
          <w:tcPr>
            <w:tcW w:w="8647" w:type="dxa"/>
            <w:shd w:val="clear" w:color="auto" w:fill="auto"/>
          </w:tcPr>
          <w:p w14:paraId="06FFE0E5" w14:textId="77777777" w:rsidR="007C2E56" w:rsidRPr="00F9112A" w:rsidRDefault="001665FD" w:rsidP="006E55DC">
            <w:pPr>
              <w:pStyle w:val="Itemlevel1"/>
              <w:tabs>
                <w:tab w:val="clear" w:pos="1134"/>
                <w:tab w:val="left" w:pos="952"/>
                <w:tab w:val="left" w:pos="1428"/>
              </w:tabs>
              <w:spacing w:before="0"/>
              <w:rPr>
                <w:b/>
                <w:sz w:val="22"/>
                <w:szCs w:val="22"/>
              </w:rPr>
            </w:pPr>
            <w:r w:rsidRPr="00F9112A">
              <w:rPr>
                <w:b/>
                <w:sz w:val="22"/>
                <w:szCs w:val="22"/>
              </w:rPr>
              <w:t xml:space="preserve">Late entries </w:t>
            </w:r>
          </w:p>
          <w:p w14:paraId="628768BC" w14:textId="150A5756" w:rsidR="00843ECE" w:rsidRPr="006A45FE" w:rsidRDefault="00843ECE" w:rsidP="006E55DC">
            <w:pPr>
              <w:pStyle w:val="Itemlevel1"/>
              <w:tabs>
                <w:tab w:val="clear" w:pos="1134"/>
                <w:tab w:val="left" w:pos="952"/>
                <w:tab w:val="left" w:pos="1428"/>
              </w:tabs>
              <w:spacing w:before="0"/>
              <w:rPr>
                <w:bCs/>
                <w:sz w:val="22"/>
                <w:szCs w:val="22"/>
              </w:rPr>
            </w:pPr>
          </w:p>
        </w:tc>
      </w:tr>
      <w:tr w:rsidR="00F9112A" w:rsidRPr="00745FC5" w14:paraId="0A3F6FBA" w14:textId="77777777" w:rsidTr="00E17DE6">
        <w:trPr>
          <w:gridAfter w:val="1"/>
          <w:wAfter w:w="6066" w:type="dxa"/>
          <w:trHeight w:val="36"/>
        </w:trPr>
        <w:tc>
          <w:tcPr>
            <w:tcW w:w="1271" w:type="dxa"/>
            <w:shd w:val="clear" w:color="auto" w:fill="auto"/>
          </w:tcPr>
          <w:p w14:paraId="46BD13C4" w14:textId="77777777" w:rsidR="00F9112A" w:rsidRDefault="00F9112A" w:rsidP="006E55DC">
            <w:pPr>
              <w:pStyle w:val="Itemlevel1"/>
              <w:tabs>
                <w:tab w:val="clear" w:pos="1134"/>
                <w:tab w:val="left" w:pos="952"/>
              </w:tabs>
              <w:spacing w:before="0"/>
              <w:rPr>
                <w:sz w:val="22"/>
                <w:szCs w:val="22"/>
              </w:rPr>
            </w:pPr>
          </w:p>
        </w:tc>
        <w:tc>
          <w:tcPr>
            <w:tcW w:w="8647" w:type="dxa"/>
            <w:shd w:val="clear" w:color="auto" w:fill="auto"/>
          </w:tcPr>
          <w:p w14:paraId="1DBABCB7" w14:textId="373F41E6" w:rsidR="00286564" w:rsidRPr="00286564" w:rsidRDefault="00286564" w:rsidP="00F9112A">
            <w:pPr>
              <w:pStyle w:val="Itemlevel1"/>
              <w:tabs>
                <w:tab w:val="clear" w:pos="1134"/>
                <w:tab w:val="left" w:pos="952"/>
                <w:tab w:val="left" w:pos="1428"/>
              </w:tabs>
              <w:spacing w:before="0"/>
              <w:rPr>
                <w:b/>
                <w:sz w:val="22"/>
                <w:szCs w:val="22"/>
              </w:rPr>
            </w:pPr>
            <w:r w:rsidRPr="00286564">
              <w:rPr>
                <w:bCs/>
                <w:sz w:val="22"/>
                <w:szCs w:val="22"/>
              </w:rPr>
              <w:t>75.1</w:t>
            </w:r>
            <w:r>
              <w:rPr>
                <w:b/>
                <w:sz w:val="22"/>
                <w:szCs w:val="22"/>
              </w:rPr>
              <w:t xml:space="preserve"> </w:t>
            </w:r>
            <w:r w:rsidRPr="00286564">
              <w:rPr>
                <w:b/>
                <w:sz w:val="22"/>
                <w:szCs w:val="22"/>
              </w:rPr>
              <w:t xml:space="preserve">Village Gates </w:t>
            </w:r>
          </w:p>
          <w:p w14:paraId="3EADE4D9" w14:textId="0AA5E584" w:rsidR="00F9112A" w:rsidRDefault="00F9112A" w:rsidP="00F9112A">
            <w:pPr>
              <w:pStyle w:val="Itemlevel1"/>
              <w:tabs>
                <w:tab w:val="clear" w:pos="1134"/>
                <w:tab w:val="left" w:pos="952"/>
                <w:tab w:val="left" w:pos="1428"/>
              </w:tabs>
              <w:spacing w:before="0"/>
              <w:rPr>
                <w:bCs/>
                <w:sz w:val="22"/>
                <w:szCs w:val="22"/>
              </w:rPr>
            </w:pPr>
            <w:r>
              <w:rPr>
                <w:bCs/>
                <w:sz w:val="22"/>
                <w:szCs w:val="22"/>
              </w:rPr>
              <w:lastRenderedPageBreak/>
              <w:t xml:space="preserve">The Deputy Clerk confirmed that she had </w:t>
            </w:r>
            <w:r w:rsidR="008D6A19">
              <w:rPr>
                <w:bCs/>
                <w:sz w:val="22"/>
                <w:szCs w:val="22"/>
              </w:rPr>
              <w:t>contacted</w:t>
            </w:r>
            <w:r>
              <w:rPr>
                <w:bCs/>
                <w:sz w:val="22"/>
                <w:szCs w:val="22"/>
              </w:rPr>
              <w:t xml:space="preserve"> the representative at WBC who had assisted A</w:t>
            </w:r>
            <w:r w:rsidR="002A7963">
              <w:rPr>
                <w:bCs/>
                <w:sz w:val="22"/>
                <w:szCs w:val="22"/>
              </w:rPr>
              <w:t>r</w:t>
            </w:r>
            <w:r>
              <w:rPr>
                <w:bCs/>
                <w:sz w:val="22"/>
                <w:szCs w:val="22"/>
              </w:rPr>
              <w:t>borfield Parish Council in obtaining village gates</w:t>
            </w:r>
            <w:r w:rsidR="00D70394">
              <w:rPr>
                <w:bCs/>
                <w:sz w:val="22"/>
                <w:szCs w:val="22"/>
              </w:rPr>
              <w:t xml:space="preserve">. Cllr. </w:t>
            </w:r>
            <w:r>
              <w:rPr>
                <w:bCs/>
                <w:sz w:val="22"/>
                <w:szCs w:val="22"/>
              </w:rPr>
              <w:t xml:space="preserve">Lias </w:t>
            </w:r>
            <w:r w:rsidR="00D70394">
              <w:rPr>
                <w:bCs/>
                <w:sz w:val="22"/>
                <w:szCs w:val="22"/>
              </w:rPr>
              <w:t>volunteered to meet with him and the</w:t>
            </w:r>
            <w:r>
              <w:rPr>
                <w:bCs/>
                <w:sz w:val="22"/>
                <w:szCs w:val="22"/>
              </w:rPr>
              <w:t xml:space="preserve"> Dep</w:t>
            </w:r>
            <w:r w:rsidR="00D70394">
              <w:rPr>
                <w:bCs/>
                <w:sz w:val="22"/>
                <w:szCs w:val="22"/>
              </w:rPr>
              <w:t>uty</w:t>
            </w:r>
            <w:r>
              <w:rPr>
                <w:bCs/>
                <w:sz w:val="22"/>
                <w:szCs w:val="22"/>
              </w:rPr>
              <w:t xml:space="preserve"> Clerk </w:t>
            </w:r>
            <w:r w:rsidR="00D70394">
              <w:rPr>
                <w:bCs/>
                <w:sz w:val="22"/>
                <w:szCs w:val="22"/>
              </w:rPr>
              <w:t xml:space="preserve">undertook to arrange a date. </w:t>
            </w:r>
            <w:r>
              <w:rPr>
                <w:bCs/>
                <w:sz w:val="22"/>
                <w:szCs w:val="22"/>
              </w:rPr>
              <w:t xml:space="preserve"> </w:t>
            </w:r>
          </w:p>
          <w:p w14:paraId="5EAC121B" w14:textId="77777777" w:rsidR="00F9112A" w:rsidRDefault="00F9112A" w:rsidP="006E55DC">
            <w:pPr>
              <w:pStyle w:val="Itemlevel1"/>
              <w:tabs>
                <w:tab w:val="clear" w:pos="1134"/>
                <w:tab w:val="left" w:pos="952"/>
                <w:tab w:val="left" w:pos="1428"/>
              </w:tabs>
              <w:spacing w:before="0"/>
              <w:ind w:left="483" w:hanging="483"/>
              <w:rPr>
                <w:b/>
                <w:bCs/>
                <w:sz w:val="22"/>
                <w:szCs w:val="22"/>
              </w:rPr>
            </w:pPr>
          </w:p>
        </w:tc>
      </w:tr>
      <w:tr w:rsidR="007C2E56" w:rsidRPr="00745FC5" w14:paraId="18AA74F2" w14:textId="77777777" w:rsidTr="00E17DE6">
        <w:trPr>
          <w:gridAfter w:val="1"/>
          <w:wAfter w:w="6066" w:type="dxa"/>
          <w:trHeight w:val="36"/>
        </w:trPr>
        <w:tc>
          <w:tcPr>
            <w:tcW w:w="1271" w:type="dxa"/>
            <w:shd w:val="clear" w:color="auto" w:fill="auto"/>
          </w:tcPr>
          <w:p w14:paraId="7DB5C510" w14:textId="77777777" w:rsidR="007C2E56" w:rsidRDefault="007C2E56" w:rsidP="006E55DC">
            <w:pPr>
              <w:pStyle w:val="Itemlevel1"/>
              <w:tabs>
                <w:tab w:val="clear" w:pos="1134"/>
                <w:tab w:val="left" w:pos="952"/>
              </w:tabs>
              <w:spacing w:before="0"/>
              <w:rPr>
                <w:sz w:val="22"/>
                <w:szCs w:val="22"/>
              </w:rPr>
            </w:pPr>
          </w:p>
        </w:tc>
        <w:tc>
          <w:tcPr>
            <w:tcW w:w="8647" w:type="dxa"/>
            <w:shd w:val="clear" w:color="auto" w:fill="auto"/>
          </w:tcPr>
          <w:p w14:paraId="574E5D7D" w14:textId="1934C303" w:rsidR="007C2E56" w:rsidRDefault="00286564" w:rsidP="006E55DC">
            <w:pPr>
              <w:pStyle w:val="Itemlevel1"/>
              <w:tabs>
                <w:tab w:val="clear" w:pos="1134"/>
                <w:tab w:val="left" w:pos="952"/>
                <w:tab w:val="left" w:pos="1428"/>
              </w:tabs>
              <w:spacing w:before="0"/>
              <w:ind w:left="483" w:hanging="483"/>
              <w:rPr>
                <w:b/>
                <w:bCs/>
                <w:sz w:val="22"/>
                <w:szCs w:val="22"/>
              </w:rPr>
            </w:pPr>
            <w:r>
              <w:rPr>
                <w:sz w:val="22"/>
                <w:szCs w:val="22"/>
              </w:rPr>
              <w:t xml:space="preserve">75.2 </w:t>
            </w:r>
            <w:r w:rsidR="00D70394">
              <w:rPr>
                <w:b/>
                <w:bCs/>
                <w:sz w:val="22"/>
                <w:szCs w:val="22"/>
              </w:rPr>
              <w:t>S</w:t>
            </w:r>
            <w:r w:rsidR="007C2E56">
              <w:rPr>
                <w:b/>
                <w:bCs/>
                <w:sz w:val="22"/>
                <w:szCs w:val="22"/>
              </w:rPr>
              <w:t xml:space="preserve">peeding in </w:t>
            </w:r>
            <w:r w:rsidR="00D70394">
              <w:rPr>
                <w:b/>
                <w:bCs/>
                <w:sz w:val="22"/>
                <w:szCs w:val="22"/>
              </w:rPr>
              <w:t xml:space="preserve">Three Mile Cross </w:t>
            </w:r>
          </w:p>
          <w:p w14:paraId="428AE3D1" w14:textId="77777777" w:rsidR="00D70394" w:rsidRDefault="00D70394" w:rsidP="006E55DC">
            <w:pPr>
              <w:pStyle w:val="Itemlevel1"/>
              <w:tabs>
                <w:tab w:val="clear" w:pos="1134"/>
                <w:tab w:val="left" w:pos="952"/>
                <w:tab w:val="left" w:pos="1428"/>
              </w:tabs>
              <w:spacing w:before="0"/>
              <w:ind w:left="483" w:hanging="483"/>
              <w:rPr>
                <w:b/>
                <w:bCs/>
                <w:sz w:val="22"/>
                <w:szCs w:val="22"/>
              </w:rPr>
            </w:pPr>
          </w:p>
          <w:p w14:paraId="0534F280" w14:textId="6B7DDD97" w:rsidR="0020660D" w:rsidRPr="00D70394" w:rsidRDefault="00D70394" w:rsidP="00D70394">
            <w:pPr>
              <w:pStyle w:val="Itemlevel1"/>
              <w:tabs>
                <w:tab w:val="clear" w:pos="1134"/>
                <w:tab w:val="left" w:pos="952"/>
                <w:tab w:val="left" w:pos="1428"/>
              </w:tabs>
              <w:spacing w:before="0"/>
              <w:rPr>
                <w:sz w:val="22"/>
                <w:szCs w:val="22"/>
              </w:rPr>
            </w:pPr>
            <w:r w:rsidRPr="00D70394">
              <w:rPr>
                <w:sz w:val="22"/>
                <w:szCs w:val="22"/>
              </w:rPr>
              <w:t>A resident had contacted SPC with concerns about speeding in Three Mile Cross. It was agreed that the Deputy Clerk should write to the resident confirming that SPC</w:t>
            </w:r>
            <w:r>
              <w:rPr>
                <w:sz w:val="22"/>
                <w:szCs w:val="22"/>
              </w:rPr>
              <w:t xml:space="preserve"> was aware of speeding issues but that it had limited options for resolving them. </w:t>
            </w:r>
          </w:p>
          <w:p w14:paraId="4155EE79" w14:textId="7F28B255" w:rsidR="007C2E56" w:rsidRPr="007C2E56" w:rsidRDefault="007C2E56" w:rsidP="006E55DC">
            <w:pPr>
              <w:pStyle w:val="Itemlevel1"/>
              <w:tabs>
                <w:tab w:val="clear" w:pos="1134"/>
                <w:tab w:val="left" w:pos="952"/>
                <w:tab w:val="left" w:pos="1428"/>
              </w:tabs>
              <w:spacing w:before="0"/>
              <w:ind w:left="483" w:hanging="483"/>
              <w:rPr>
                <w:sz w:val="22"/>
                <w:szCs w:val="22"/>
              </w:rPr>
            </w:pPr>
          </w:p>
        </w:tc>
      </w:tr>
      <w:tr w:rsidR="007C2E56" w:rsidRPr="00745FC5" w14:paraId="45B390DA" w14:textId="77777777" w:rsidTr="00E17DE6">
        <w:trPr>
          <w:gridAfter w:val="1"/>
          <w:wAfter w:w="6066" w:type="dxa"/>
          <w:trHeight w:val="36"/>
        </w:trPr>
        <w:tc>
          <w:tcPr>
            <w:tcW w:w="1271" w:type="dxa"/>
            <w:shd w:val="clear" w:color="auto" w:fill="auto"/>
          </w:tcPr>
          <w:p w14:paraId="2476DDFD" w14:textId="77777777" w:rsidR="007C2E56" w:rsidRDefault="007C2E56" w:rsidP="006E55DC">
            <w:pPr>
              <w:pStyle w:val="Itemlevel1"/>
              <w:tabs>
                <w:tab w:val="clear" w:pos="1134"/>
                <w:tab w:val="left" w:pos="952"/>
              </w:tabs>
              <w:spacing w:before="0"/>
              <w:rPr>
                <w:sz w:val="22"/>
                <w:szCs w:val="22"/>
              </w:rPr>
            </w:pPr>
          </w:p>
        </w:tc>
        <w:tc>
          <w:tcPr>
            <w:tcW w:w="8647" w:type="dxa"/>
            <w:shd w:val="clear" w:color="auto" w:fill="auto"/>
          </w:tcPr>
          <w:p w14:paraId="43029C2D" w14:textId="3CE3DF67" w:rsidR="00D70394" w:rsidRDefault="00286564" w:rsidP="007C2E56">
            <w:pPr>
              <w:pStyle w:val="Itemlevel1"/>
              <w:tabs>
                <w:tab w:val="clear" w:pos="1134"/>
                <w:tab w:val="left" w:pos="952"/>
                <w:tab w:val="left" w:pos="1428"/>
              </w:tabs>
              <w:spacing w:before="0"/>
              <w:ind w:left="483" w:hanging="483"/>
              <w:rPr>
                <w:b/>
                <w:bCs/>
                <w:sz w:val="22"/>
                <w:szCs w:val="22"/>
              </w:rPr>
            </w:pPr>
            <w:r w:rsidRPr="00286564">
              <w:rPr>
                <w:sz w:val="22"/>
                <w:szCs w:val="22"/>
              </w:rPr>
              <w:t>75.3</w:t>
            </w:r>
            <w:r>
              <w:rPr>
                <w:b/>
                <w:bCs/>
                <w:sz w:val="22"/>
                <w:szCs w:val="22"/>
              </w:rPr>
              <w:t xml:space="preserve"> </w:t>
            </w:r>
            <w:r w:rsidR="00D70394">
              <w:rPr>
                <w:b/>
                <w:bCs/>
                <w:sz w:val="22"/>
                <w:szCs w:val="22"/>
              </w:rPr>
              <w:t xml:space="preserve">Overgrown Path </w:t>
            </w:r>
          </w:p>
          <w:p w14:paraId="46EC8344" w14:textId="77777777" w:rsidR="00D70394" w:rsidRDefault="00D70394" w:rsidP="007C2E56">
            <w:pPr>
              <w:pStyle w:val="Itemlevel1"/>
              <w:tabs>
                <w:tab w:val="clear" w:pos="1134"/>
                <w:tab w:val="left" w:pos="952"/>
                <w:tab w:val="left" w:pos="1428"/>
              </w:tabs>
              <w:spacing w:before="0"/>
              <w:ind w:left="483" w:hanging="483"/>
              <w:rPr>
                <w:b/>
                <w:bCs/>
                <w:sz w:val="22"/>
                <w:szCs w:val="22"/>
              </w:rPr>
            </w:pPr>
          </w:p>
          <w:p w14:paraId="11F60422" w14:textId="7FD394D1" w:rsidR="007C2E56" w:rsidRDefault="00286564" w:rsidP="00D70394">
            <w:pPr>
              <w:pStyle w:val="Itemlevel1"/>
              <w:tabs>
                <w:tab w:val="clear" w:pos="1134"/>
                <w:tab w:val="left" w:pos="952"/>
                <w:tab w:val="left" w:pos="1428"/>
              </w:tabs>
              <w:spacing w:before="0"/>
              <w:rPr>
                <w:sz w:val="22"/>
                <w:szCs w:val="22"/>
              </w:rPr>
            </w:pPr>
            <w:r>
              <w:rPr>
                <w:sz w:val="22"/>
                <w:szCs w:val="22"/>
              </w:rPr>
              <w:t xml:space="preserve">75.3.1 </w:t>
            </w:r>
            <w:r w:rsidR="00D70394" w:rsidRPr="00D70394">
              <w:rPr>
                <w:sz w:val="22"/>
                <w:szCs w:val="22"/>
              </w:rPr>
              <w:t>The Deputy Clerk noted that a</w:t>
            </w:r>
            <w:r w:rsidR="00D70394">
              <w:rPr>
                <w:b/>
                <w:bCs/>
                <w:sz w:val="22"/>
                <w:szCs w:val="22"/>
              </w:rPr>
              <w:t xml:space="preserve"> </w:t>
            </w:r>
            <w:r w:rsidR="00D70394">
              <w:rPr>
                <w:sz w:val="22"/>
                <w:szCs w:val="22"/>
              </w:rPr>
              <w:t>resident had contact SPC concerning an overgrown path between Church Lane and School Green and voicing concerns about traffic on Churc</w:t>
            </w:r>
            <w:r>
              <w:rPr>
                <w:sz w:val="22"/>
                <w:szCs w:val="22"/>
              </w:rPr>
              <w:t xml:space="preserve">h Lane and Bolton Drive. </w:t>
            </w:r>
          </w:p>
          <w:p w14:paraId="072B160F" w14:textId="730121D0" w:rsidR="00286564" w:rsidRDefault="00286564" w:rsidP="00D70394">
            <w:pPr>
              <w:pStyle w:val="Itemlevel1"/>
              <w:tabs>
                <w:tab w:val="clear" w:pos="1134"/>
                <w:tab w:val="left" w:pos="952"/>
                <w:tab w:val="left" w:pos="1428"/>
              </w:tabs>
              <w:spacing w:before="0"/>
              <w:rPr>
                <w:sz w:val="22"/>
                <w:szCs w:val="22"/>
              </w:rPr>
            </w:pPr>
          </w:p>
          <w:p w14:paraId="0D7B2D90" w14:textId="66CB9048" w:rsidR="00286564" w:rsidRDefault="00286564" w:rsidP="00D70394">
            <w:pPr>
              <w:pStyle w:val="Itemlevel1"/>
              <w:tabs>
                <w:tab w:val="clear" w:pos="1134"/>
                <w:tab w:val="left" w:pos="952"/>
                <w:tab w:val="left" w:pos="1428"/>
              </w:tabs>
              <w:spacing w:before="0"/>
              <w:rPr>
                <w:sz w:val="22"/>
                <w:szCs w:val="22"/>
              </w:rPr>
            </w:pPr>
            <w:r>
              <w:rPr>
                <w:sz w:val="22"/>
                <w:szCs w:val="22"/>
              </w:rPr>
              <w:t xml:space="preserve">75.3.2 It was confirmed that SPC maintained part of the path and that the developers should be contacted about the remainder of it. </w:t>
            </w:r>
          </w:p>
          <w:p w14:paraId="02BED8B6" w14:textId="77777777" w:rsidR="00286564" w:rsidRDefault="00286564" w:rsidP="00D70394">
            <w:pPr>
              <w:pStyle w:val="Itemlevel1"/>
              <w:tabs>
                <w:tab w:val="clear" w:pos="1134"/>
                <w:tab w:val="left" w:pos="952"/>
                <w:tab w:val="left" w:pos="1428"/>
              </w:tabs>
              <w:spacing w:before="0"/>
              <w:rPr>
                <w:b/>
                <w:bCs/>
                <w:sz w:val="22"/>
                <w:szCs w:val="22"/>
              </w:rPr>
            </w:pPr>
          </w:p>
          <w:p w14:paraId="68AF0B1F" w14:textId="00A6D022" w:rsidR="007C2E56" w:rsidRDefault="00286564" w:rsidP="00286564">
            <w:pPr>
              <w:pStyle w:val="Itemlevel1"/>
              <w:tabs>
                <w:tab w:val="clear" w:pos="1134"/>
                <w:tab w:val="left" w:pos="952"/>
                <w:tab w:val="left" w:pos="1428"/>
              </w:tabs>
              <w:spacing w:before="0"/>
              <w:ind w:hanging="47"/>
              <w:rPr>
                <w:sz w:val="22"/>
                <w:szCs w:val="22"/>
              </w:rPr>
            </w:pPr>
            <w:r>
              <w:rPr>
                <w:sz w:val="22"/>
                <w:szCs w:val="22"/>
              </w:rPr>
              <w:t xml:space="preserve">75.3.3 With regard to traffic it was noted that </w:t>
            </w:r>
            <w:r w:rsidR="007C2E56" w:rsidRPr="007C2E56">
              <w:rPr>
                <w:sz w:val="22"/>
                <w:szCs w:val="22"/>
              </w:rPr>
              <w:t>dropped kerbs</w:t>
            </w:r>
            <w:r>
              <w:rPr>
                <w:sz w:val="22"/>
                <w:szCs w:val="22"/>
              </w:rPr>
              <w:t xml:space="preserve"> were in place. The Deputy Clerk undertook to ascertain whether WBC had a safer routes programme or safer street speed policy in place and to write to the resident noting that there was limited action that could be taken by SPC and encouraging the resident to contact WBC with their concerns. </w:t>
            </w:r>
          </w:p>
          <w:p w14:paraId="01A54614" w14:textId="77777777" w:rsidR="007C2E56" w:rsidRDefault="007C2E56" w:rsidP="00286564">
            <w:pPr>
              <w:pStyle w:val="Itemlevel1"/>
              <w:tabs>
                <w:tab w:val="clear" w:pos="1134"/>
                <w:tab w:val="left" w:pos="952"/>
                <w:tab w:val="left" w:pos="1428"/>
              </w:tabs>
              <w:spacing w:before="0"/>
              <w:rPr>
                <w:b/>
                <w:bCs/>
                <w:sz w:val="22"/>
                <w:szCs w:val="22"/>
              </w:rPr>
            </w:pPr>
          </w:p>
          <w:p w14:paraId="7F2EE928" w14:textId="625165FF" w:rsidR="007C2E56" w:rsidRPr="00745FC5" w:rsidRDefault="007C2E56" w:rsidP="006E55DC">
            <w:pPr>
              <w:pStyle w:val="Itemlevel1"/>
              <w:tabs>
                <w:tab w:val="clear" w:pos="1134"/>
                <w:tab w:val="left" w:pos="952"/>
                <w:tab w:val="left" w:pos="1428"/>
              </w:tabs>
              <w:spacing w:before="0"/>
              <w:ind w:left="483" w:hanging="483"/>
              <w:rPr>
                <w:b/>
                <w:bCs/>
                <w:sz w:val="22"/>
                <w:szCs w:val="22"/>
              </w:rPr>
            </w:pPr>
          </w:p>
        </w:tc>
      </w:tr>
      <w:tr w:rsidR="006E55DC" w:rsidRPr="00745FC5" w14:paraId="7B10B5C2" w14:textId="77777777" w:rsidTr="00E17DE6">
        <w:trPr>
          <w:gridAfter w:val="1"/>
          <w:wAfter w:w="6066" w:type="dxa"/>
          <w:trHeight w:val="36"/>
        </w:trPr>
        <w:tc>
          <w:tcPr>
            <w:tcW w:w="1271" w:type="dxa"/>
            <w:shd w:val="clear" w:color="auto" w:fill="auto"/>
          </w:tcPr>
          <w:p w14:paraId="12CB09D5" w14:textId="2D8B990A" w:rsidR="006E55DC" w:rsidRPr="00745FC5" w:rsidRDefault="006E55DC" w:rsidP="006E55DC">
            <w:pPr>
              <w:pStyle w:val="Itemlevel1"/>
              <w:tabs>
                <w:tab w:val="clear" w:pos="1134"/>
                <w:tab w:val="left" w:pos="952"/>
              </w:tabs>
              <w:spacing w:before="0"/>
              <w:rPr>
                <w:sz w:val="22"/>
                <w:szCs w:val="22"/>
              </w:rPr>
            </w:pPr>
            <w:r>
              <w:rPr>
                <w:sz w:val="22"/>
                <w:szCs w:val="22"/>
              </w:rPr>
              <w:t>21/PC</w:t>
            </w:r>
            <w:r w:rsidR="00EB436A">
              <w:rPr>
                <w:sz w:val="22"/>
                <w:szCs w:val="22"/>
              </w:rPr>
              <w:t>/</w:t>
            </w:r>
            <w:r w:rsidR="006C3013">
              <w:rPr>
                <w:sz w:val="22"/>
                <w:szCs w:val="22"/>
              </w:rPr>
              <w:t>76</w:t>
            </w:r>
          </w:p>
        </w:tc>
        <w:tc>
          <w:tcPr>
            <w:tcW w:w="8647" w:type="dxa"/>
            <w:shd w:val="clear" w:color="auto" w:fill="auto"/>
          </w:tcPr>
          <w:p w14:paraId="1244F8FD" w14:textId="1960925D" w:rsidR="006E55DC" w:rsidRPr="00745FC5" w:rsidRDefault="006E55DC" w:rsidP="006E55DC">
            <w:pPr>
              <w:pStyle w:val="Itemlevel1"/>
              <w:tabs>
                <w:tab w:val="clear" w:pos="1134"/>
                <w:tab w:val="left" w:pos="952"/>
                <w:tab w:val="left" w:pos="1428"/>
              </w:tabs>
              <w:spacing w:before="0"/>
              <w:ind w:left="483" w:hanging="483"/>
              <w:rPr>
                <w:bCs/>
                <w:sz w:val="22"/>
                <w:szCs w:val="22"/>
              </w:rPr>
            </w:pPr>
            <w:r w:rsidRPr="00745FC5">
              <w:rPr>
                <w:b/>
                <w:bCs/>
                <w:sz w:val="22"/>
                <w:szCs w:val="22"/>
              </w:rPr>
              <w:t>Date of Next Meeting</w:t>
            </w:r>
            <w:r w:rsidRPr="00745FC5">
              <w:rPr>
                <w:sz w:val="22"/>
                <w:szCs w:val="22"/>
              </w:rPr>
              <w:t xml:space="preserve">:  </w:t>
            </w:r>
            <w:r w:rsidR="00286564">
              <w:rPr>
                <w:sz w:val="22"/>
                <w:szCs w:val="22"/>
              </w:rPr>
              <w:t>5 August</w:t>
            </w:r>
            <w:r>
              <w:rPr>
                <w:sz w:val="22"/>
                <w:szCs w:val="22"/>
              </w:rPr>
              <w:t xml:space="preserve"> 2021 at the Spencers Wood Pavilion. </w:t>
            </w:r>
          </w:p>
        </w:tc>
      </w:tr>
      <w:tr w:rsidR="006E55DC" w:rsidRPr="00745FC5" w14:paraId="004F8F6C" w14:textId="77777777" w:rsidTr="008D6A19">
        <w:tc>
          <w:tcPr>
            <w:tcW w:w="1271" w:type="dxa"/>
            <w:shd w:val="clear" w:color="auto" w:fill="auto"/>
          </w:tcPr>
          <w:p w14:paraId="4B19C7FD" w14:textId="77777777" w:rsidR="006E55DC" w:rsidRPr="00745FC5" w:rsidRDefault="006E55DC" w:rsidP="006E55DC">
            <w:pPr>
              <w:pStyle w:val="Itemlevel1"/>
              <w:tabs>
                <w:tab w:val="clear" w:pos="1134"/>
                <w:tab w:val="left" w:pos="952"/>
              </w:tabs>
              <w:spacing w:before="0"/>
              <w:rPr>
                <w:sz w:val="22"/>
                <w:szCs w:val="22"/>
              </w:rPr>
            </w:pPr>
          </w:p>
        </w:tc>
        <w:tc>
          <w:tcPr>
            <w:tcW w:w="14713" w:type="dxa"/>
            <w:gridSpan w:val="2"/>
            <w:shd w:val="clear" w:color="auto" w:fill="auto"/>
          </w:tcPr>
          <w:p w14:paraId="371A2022" w14:textId="77777777" w:rsidR="006E55DC" w:rsidRPr="00745FC5" w:rsidRDefault="006E55DC" w:rsidP="006E55DC">
            <w:pPr>
              <w:pStyle w:val="Itemlevel1"/>
              <w:tabs>
                <w:tab w:val="clear" w:pos="1134"/>
                <w:tab w:val="left" w:pos="952"/>
                <w:tab w:val="left" w:pos="1428"/>
              </w:tabs>
              <w:spacing w:before="0"/>
              <w:rPr>
                <w:sz w:val="22"/>
                <w:szCs w:val="22"/>
              </w:rPr>
            </w:pPr>
          </w:p>
        </w:tc>
      </w:tr>
    </w:tbl>
    <w:p w14:paraId="2D7F3F45" w14:textId="7B428C90" w:rsidR="0001569F" w:rsidRPr="00333A2C" w:rsidRDefault="003C1942" w:rsidP="00540191">
      <w:pPr>
        <w:pStyle w:val="Itemlevel1"/>
        <w:tabs>
          <w:tab w:val="left" w:pos="1701"/>
        </w:tabs>
        <w:spacing w:before="0"/>
        <w:rPr>
          <w:i/>
          <w:sz w:val="22"/>
          <w:szCs w:val="22"/>
        </w:rPr>
      </w:pPr>
      <w:r w:rsidRPr="00745FC5">
        <w:rPr>
          <w:i/>
          <w:sz w:val="22"/>
          <w:szCs w:val="22"/>
        </w:rPr>
        <w:t xml:space="preserve">The meeting ended at </w:t>
      </w:r>
      <w:r w:rsidR="000A5747">
        <w:rPr>
          <w:i/>
          <w:sz w:val="22"/>
          <w:szCs w:val="22"/>
        </w:rPr>
        <w:t>21:</w:t>
      </w:r>
      <w:r w:rsidR="00286564">
        <w:rPr>
          <w:i/>
          <w:sz w:val="22"/>
          <w:szCs w:val="22"/>
        </w:rPr>
        <w:t>05</w:t>
      </w:r>
    </w:p>
    <w:p w14:paraId="524CD56E" w14:textId="77777777" w:rsidR="008766F8" w:rsidRPr="00D217A5" w:rsidRDefault="008766F8" w:rsidP="00241127">
      <w:pPr>
        <w:pStyle w:val="Itemlevel1"/>
        <w:tabs>
          <w:tab w:val="left" w:pos="1701"/>
        </w:tabs>
        <w:ind w:left="1134" w:hanging="1134"/>
        <w:rPr>
          <w:b/>
        </w:rPr>
      </w:pPr>
      <w:r w:rsidRPr="00F84905">
        <w:rPr>
          <w:b/>
        </w:rPr>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605"/>
        <w:gridCol w:w="1942"/>
      </w:tblGrid>
      <w:tr w:rsidR="0010083F" w:rsidRPr="005235DF" w14:paraId="2D611A1F" w14:textId="77777777" w:rsidTr="0078414C">
        <w:tc>
          <w:tcPr>
            <w:tcW w:w="976"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605"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42"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286564">
        <w:trPr>
          <w:trHeight w:val="434"/>
        </w:trPr>
        <w:tc>
          <w:tcPr>
            <w:tcW w:w="976" w:type="dxa"/>
            <w:shd w:val="clear" w:color="auto" w:fill="auto"/>
          </w:tcPr>
          <w:p w14:paraId="0133EBA3"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27.1.5</w:t>
            </w:r>
          </w:p>
        </w:tc>
        <w:tc>
          <w:tcPr>
            <w:tcW w:w="6605" w:type="dxa"/>
            <w:shd w:val="clear" w:color="auto" w:fill="auto"/>
          </w:tcPr>
          <w:p w14:paraId="12EEDA46" w14:textId="720BA803" w:rsidR="00CE2711" w:rsidRPr="00286564"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Speeding</w:t>
            </w:r>
            <w:r w:rsidR="00CE2711" w:rsidRPr="00C805B3">
              <w:rPr>
                <w:rFonts w:asciiTheme="minorHAnsi" w:hAnsiTheme="minorHAnsi" w:cstheme="minorHAnsi"/>
                <w:sz w:val="22"/>
                <w:szCs w:val="22"/>
              </w:rPr>
              <w:t xml:space="preserve"> </w:t>
            </w:r>
            <w:r w:rsidR="00310831" w:rsidRPr="00C805B3">
              <w:rPr>
                <w:rFonts w:asciiTheme="minorHAnsi" w:hAnsiTheme="minorHAnsi" w:cstheme="minorHAnsi"/>
                <w:sz w:val="22"/>
                <w:szCs w:val="22"/>
              </w:rPr>
              <w:t xml:space="preserve">Issues in parish to be reviewed after lockdown. </w:t>
            </w:r>
          </w:p>
        </w:tc>
        <w:tc>
          <w:tcPr>
            <w:tcW w:w="1942" w:type="dxa"/>
            <w:shd w:val="clear" w:color="auto" w:fill="auto"/>
          </w:tcPr>
          <w:p w14:paraId="0970925B" w14:textId="77777777" w:rsidR="00975B8B"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p>
          <w:p w14:paraId="70CA7E7E" w14:textId="77777777" w:rsidR="0078414C"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p>
          <w:p w14:paraId="70386DC4" w14:textId="18BF8221" w:rsidR="00CE2711"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p>
        </w:tc>
      </w:tr>
      <w:tr w:rsidR="00975B8B" w:rsidRPr="0049655D" w14:paraId="511A1B6C" w14:textId="77777777" w:rsidTr="0078414C">
        <w:tc>
          <w:tcPr>
            <w:tcW w:w="976" w:type="dxa"/>
            <w:shd w:val="clear" w:color="auto" w:fill="auto"/>
          </w:tcPr>
          <w:p w14:paraId="5C197740"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 xml:space="preserve">88.2 </w:t>
            </w:r>
          </w:p>
        </w:tc>
        <w:tc>
          <w:tcPr>
            <w:tcW w:w="6605" w:type="dxa"/>
            <w:shd w:val="clear" w:color="auto" w:fill="auto"/>
          </w:tcPr>
          <w:p w14:paraId="5800B767" w14:textId="4A8D89E5" w:rsidR="00975B8B" w:rsidRPr="00C805B3" w:rsidRDefault="00310831" w:rsidP="00975B8B">
            <w:pPr>
              <w:tabs>
                <w:tab w:val="left" w:pos="1222"/>
              </w:tabs>
              <w:rPr>
                <w:rFonts w:asciiTheme="minorHAnsi" w:hAnsiTheme="minorHAnsi" w:cstheme="minorHAnsi"/>
                <w:sz w:val="22"/>
                <w:szCs w:val="22"/>
              </w:rPr>
            </w:pPr>
            <w:r w:rsidRPr="00C805B3">
              <w:rPr>
                <w:rFonts w:asciiTheme="minorHAnsi" w:hAnsiTheme="minorHAnsi" w:cstheme="minorHAnsi"/>
                <w:bCs/>
                <w:sz w:val="22"/>
                <w:szCs w:val="22"/>
                <w:lang w:val="en-GB"/>
              </w:rPr>
              <w:t>Motion to be instructed to collate evidence of speeding on Hollow Lane to enable a formal request to change the speed limit to be submitted to WBC</w:t>
            </w:r>
            <w:r w:rsidR="007524E7" w:rsidRPr="00C805B3">
              <w:rPr>
                <w:rFonts w:asciiTheme="minorHAnsi" w:hAnsiTheme="minorHAnsi" w:cstheme="minorHAnsi"/>
                <w:bCs/>
                <w:sz w:val="22"/>
                <w:szCs w:val="22"/>
                <w:lang w:val="en-GB"/>
              </w:rPr>
              <w:t xml:space="preserve"> once pandemic restrictions are eased. </w:t>
            </w:r>
          </w:p>
        </w:tc>
        <w:tc>
          <w:tcPr>
            <w:tcW w:w="1942" w:type="dxa"/>
            <w:shd w:val="clear" w:color="auto" w:fill="auto"/>
          </w:tcPr>
          <w:p w14:paraId="2E88CC80" w14:textId="5A3E7E8D" w:rsidR="00975B8B"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r w:rsidR="00975B8B" w:rsidRPr="00C805B3">
              <w:rPr>
                <w:rFonts w:asciiTheme="minorHAnsi" w:hAnsiTheme="minorHAnsi" w:cstheme="minorHAnsi"/>
                <w:sz w:val="22"/>
                <w:szCs w:val="22"/>
              </w:rPr>
              <w:t xml:space="preserve"> </w:t>
            </w:r>
          </w:p>
        </w:tc>
      </w:tr>
      <w:tr w:rsidR="00DD5A28" w:rsidRPr="001D7BB1" w14:paraId="1B102216" w14:textId="77777777" w:rsidTr="0078414C">
        <w:trPr>
          <w:trHeight w:val="42"/>
        </w:trPr>
        <w:tc>
          <w:tcPr>
            <w:tcW w:w="976" w:type="dxa"/>
            <w:shd w:val="clear" w:color="auto" w:fill="auto"/>
          </w:tcPr>
          <w:p w14:paraId="43CD0F4D" w14:textId="79D5BE93" w:rsidR="00DD5A28"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bookmarkStart w:id="0" w:name="_Hlk34212653"/>
            <w:bookmarkStart w:id="1" w:name="_Hlk47624264"/>
            <w:r>
              <w:rPr>
                <w:rFonts w:asciiTheme="minorHAnsi" w:hAnsiTheme="minorHAnsi" w:cstheme="minorHAnsi"/>
                <w:bCs/>
                <w:sz w:val="22"/>
                <w:szCs w:val="22"/>
              </w:rPr>
              <w:t>35</w:t>
            </w:r>
            <w:r w:rsidR="00747382">
              <w:rPr>
                <w:rFonts w:asciiTheme="minorHAnsi" w:hAnsiTheme="minorHAnsi" w:cstheme="minorHAnsi"/>
                <w:bCs/>
                <w:sz w:val="22"/>
                <w:szCs w:val="22"/>
              </w:rPr>
              <w:t>.</w:t>
            </w:r>
            <w:r>
              <w:rPr>
                <w:rFonts w:asciiTheme="minorHAnsi" w:hAnsiTheme="minorHAnsi" w:cstheme="minorHAnsi"/>
                <w:bCs/>
                <w:sz w:val="22"/>
                <w:szCs w:val="22"/>
              </w:rPr>
              <w:t>2</w:t>
            </w:r>
            <w:r w:rsidR="00747382">
              <w:rPr>
                <w:rFonts w:asciiTheme="minorHAnsi" w:hAnsiTheme="minorHAnsi" w:cstheme="minorHAnsi"/>
                <w:bCs/>
                <w:sz w:val="22"/>
                <w:szCs w:val="22"/>
              </w:rPr>
              <w:t>.2</w:t>
            </w:r>
          </w:p>
        </w:tc>
        <w:tc>
          <w:tcPr>
            <w:tcW w:w="6605" w:type="dxa"/>
            <w:shd w:val="clear" w:color="auto" w:fill="auto"/>
          </w:tcPr>
          <w:p w14:paraId="2CD0E07B" w14:textId="2B5F70B5" w:rsidR="00DD5A28" w:rsidRPr="00C805B3" w:rsidRDefault="0075150D" w:rsidP="0075150D">
            <w:pPr>
              <w:pStyle w:val="Itemlevel1"/>
              <w:tabs>
                <w:tab w:val="clear" w:pos="1134"/>
                <w:tab w:val="left" w:pos="952"/>
                <w:tab w:val="left" w:pos="1428"/>
              </w:tabs>
              <w:spacing w:before="0"/>
              <w:rPr>
                <w:rFonts w:asciiTheme="minorHAnsi" w:hAnsiTheme="minorHAnsi" w:cstheme="minorHAnsi"/>
                <w:bCs/>
                <w:sz w:val="22"/>
                <w:szCs w:val="22"/>
              </w:rPr>
            </w:pPr>
            <w:r w:rsidRPr="00C805B3">
              <w:rPr>
                <w:rFonts w:asciiTheme="minorHAnsi" w:hAnsiTheme="minorHAnsi" w:cstheme="minorHAnsi"/>
                <w:bCs/>
                <w:sz w:val="22"/>
                <w:szCs w:val="22"/>
              </w:rPr>
              <w:t xml:space="preserve">Ryeish Pavilion, the developer has removed vegetation from either side so access can be made onto the land. Clerk </w:t>
            </w:r>
            <w:r w:rsidR="00B90D0E">
              <w:rPr>
                <w:rFonts w:asciiTheme="minorHAnsi" w:hAnsiTheme="minorHAnsi" w:cstheme="minorHAnsi"/>
                <w:bCs/>
                <w:sz w:val="22"/>
                <w:szCs w:val="22"/>
              </w:rPr>
              <w:t xml:space="preserve">to follow up matter with Phil Milburn, WBC. </w:t>
            </w:r>
          </w:p>
        </w:tc>
        <w:tc>
          <w:tcPr>
            <w:tcW w:w="1942" w:type="dxa"/>
            <w:shd w:val="clear" w:color="auto" w:fill="auto"/>
          </w:tcPr>
          <w:p w14:paraId="64408A8D" w14:textId="58593DB0" w:rsidR="00DD5A28" w:rsidRPr="00C805B3" w:rsidRDefault="0075150D"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p>
        </w:tc>
      </w:tr>
      <w:tr w:rsidR="0075150D" w:rsidRPr="001D7BB1" w14:paraId="7FF28FD9" w14:textId="77777777" w:rsidTr="0078414C">
        <w:trPr>
          <w:trHeight w:val="42"/>
        </w:trPr>
        <w:tc>
          <w:tcPr>
            <w:tcW w:w="976" w:type="dxa"/>
            <w:shd w:val="clear" w:color="auto" w:fill="auto"/>
          </w:tcPr>
          <w:p w14:paraId="38205577" w14:textId="37AF1056"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bCs/>
                <w:sz w:val="22"/>
                <w:szCs w:val="22"/>
              </w:rPr>
              <w:t>39</w:t>
            </w:r>
            <w:r w:rsidR="0075150D" w:rsidRPr="00C805B3">
              <w:rPr>
                <w:rFonts w:asciiTheme="minorHAnsi" w:hAnsiTheme="minorHAnsi" w:cstheme="minorHAnsi"/>
                <w:bCs/>
                <w:sz w:val="22"/>
                <w:szCs w:val="22"/>
              </w:rPr>
              <w:t>.2</w:t>
            </w:r>
          </w:p>
        </w:tc>
        <w:tc>
          <w:tcPr>
            <w:tcW w:w="6605" w:type="dxa"/>
            <w:shd w:val="clear" w:color="auto" w:fill="auto"/>
          </w:tcPr>
          <w:p w14:paraId="4B7B76D1" w14:textId="25CD629C" w:rsidR="0075150D" w:rsidRPr="00C805B3" w:rsidRDefault="00A42F88" w:rsidP="0016750A">
            <w:pPr>
              <w:pStyle w:val="Itemlevel1"/>
              <w:tabs>
                <w:tab w:val="clear" w:pos="1134"/>
                <w:tab w:val="left" w:pos="952"/>
                <w:tab w:val="left" w:pos="1428"/>
              </w:tabs>
              <w:spacing w:before="0"/>
              <w:ind w:firstLine="20"/>
              <w:rPr>
                <w:rFonts w:asciiTheme="minorHAnsi" w:hAnsiTheme="minorHAnsi" w:cstheme="minorHAnsi"/>
                <w:bCs/>
                <w:sz w:val="22"/>
                <w:szCs w:val="22"/>
              </w:rPr>
            </w:pPr>
            <w:r>
              <w:rPr>
                <w:rFonts w:asciiTheme="minorHAnsi" w:hAnsiTheme="minorHAnsi" w:cstheme="minorHAnsi"/>
                <w:bCs/>
                <w:sz w:val="22"/>
                <w:szCs w:val="22"/>
              </w:rPr>
              <w:t xml:space="preserve">Response awaited from WBC </w:t>
            </w:r>
            <w:r w:rsidR="005B1DAD" w:rsidRPr="00C805B3">
              <w:rPr>
                <w:rFonts w:asciiTheme="minorHAnsi" w:hAnsiTheme="minorHAnsi" w:cstheme="minorHAnsi"/>
                <w:bCs/>
                <w:sz w:val="22"/>
                <w:szCs w:val="22"/>
              </w:rPr>
              <w:t>regarding</w:t>
            </w:r>
            <w:r w:rsidR="0075150D" w:rsidRPr="00C805B3">
              <w:rPr>
                <w:rFonts w:asciiTheme="minorHAnsi" w:hAnsiTheme="minorHAnsi" w:cstheme="minorHAnsi"/>
                <w:bCs/>
                <w:sz w:val="22"/>
                <w:szCs w:val="22"/>
              </w:rPr>
              <w:t xml:space="preserve"> the level of traffic, noise and anti-social behaviour on Hollow Lane. </w:t>
            </w:r>
            <w:r w:rsidR="00AA2CD6">
              <w:rPr>
                <w:rFonts w:asciiTheme="minorHAnsi" w:hAnsiTheme="minorHAnsi" w:cstheme="minorHAnsi"/>
                <w:bCs/>
                <w:sz w:val="22"/>
                <w:szCs w:val="22"/>
              </w:rPr>
              <w:t xml:space="preserve">Deputy Clerk to follow up with B/Cllr Frewin. </w:t>
            </w:r>
          </w:p>
        </w:tc>
        <w:tc>
          <w:tcPr>
            <w:tcW w:w="1942" w:type="dxa"/>
            <w:shd w:val="clear" w:color="auto" w:fill="auto"/>
          </w:tcPr>
          <w:p w14:paraId="5A8A1FCB" w14:textId="3F315CA7" w:rsidR="0075150D" w:rsidRPr="00C805B3" w:rsidRDefault="00035F52"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Clerk</w:t>
            </w:r>
          </w:p>
        </w:tc>
      </w:tr>
      <w:tr w:rsidR="0075150D" w:rsidRPr="001D7BB1" w14:paraId="4ACED236" w14:textId="77777777" w:rsidTr="0078414C">
        <w:trPr>
          <w:trHeight w:val="42"/>
        </w:trPr>
        <w:tc>
          <w:tcPr>
            <w:tcW w:w="976" w:type="dxa"/>
            <w:shd w:val="clear" w:color="auto" w:fill="auto"/>
          </w:tcPr>
          <w:p w14:paraId="41EB1490" w14:textId="76A925EF"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39</w:t>
            </w:r>
            <w:r w:rsidR="0075150D" w:rsidRPr="00C805B3">
              <w:rPr>
                <w:rFonts w:asciiTheme="minorHAnsi" w:hAnsiTheme="minorHAnsi" w:cstheme="minorHAnsi"/>
                <w:sz w:val="22"/>
                <w:szCs w:val="22"/>
              </w:rPr>
              <w:t>.2.1</w:t>
            </w:r>
          </w:p>
        </w:tc>
        <w:tc>
          <w:tcPr>
            <w:tcW w:w="6605" w:type="dxa"/>
            <w:shd w:val="clear" w:color="auto" w:fill="auto"/>
          </w:tcPr>
          <w:p w14:paraId="6E885CD7" w14:textId="023C26C6" w:rsidR="00B90D0E" w:rsidRDefault="00570796" w:rsidP="00B90D0E">
            <w:pPr>
              <w:pStyle w:val="Itemlevel1"/>
              <w:tabs>
                <w:tab w:val="clear" w:pos="1134"/>
                <w:tab w:val="left" w:pos="952"/>
                <w:tab w:val="left" w:pos="1428"/>
              </w:tabs>
              <w:spacing w:before="0"/>
              <w:rPr>
                <w:rFonts w:cs="Calibri"/>
                <w:bCs/>
                <w:sz w:val="22"/>
                <w:szCs w:val="22"/>
              </w:rPr>
            </w:pPr>
            <w:r>
              <w:rPr>
                <w:rFonts w:asciiTheme="minorHAnsi" w:hAnsiTheme="minorHAnsi" w:cstheme="minorHAnsi"/>
                <w:sz w:val="22"/>
                <w:szCs w:val="22"/>
              </w:rPr>
              <w:t xml:space="preserve">1. </w:t>
            </w:r>
            <w:r w:rsidR="00B90D0E" w:rsidRPr="00303F51">
              <w:rPr>
                <w:rFonts w:cs="Calibri"/>
                <w:bCs/>
                <w:sz w:val="22"/>
                <w:szCs w:val="22"/>
              </w:rPr>
              <w:t>Cllr. Emment confirmed</w:t>
            </w:r>
            <w:r w:rsidR="00B90D0E">
              <w:rPr>
                <w:rFonts w:cs="Calibri"/>
                <w:bCs/>
                <w:sz w:val="22"/>
                <w:szCs w:val="22"/>
              </w:rPr>
              <w:t xml:space="preserve"> that the new equipment had arrived and would be tested shortly at </w:t>
            </w:r>
            <w:r>
              <w:rPr>
                <w:rFonts w:cs="Calibri"/>
                <w:bCs/>
                <w:sz w:val="22"/>
                <w:szCs w:val="22"/>
              </w:rPr>
              <w:t xml:space="preserve">Hollow Lane or outside Grazeley School. </w:t>
            </w:r>
            <w:r w:rsidR="00B90D0E">
              <w:rPr>
                <w:rFonts w:cs="Calibri"/>
                <w:bCs/>
                <w:sz w:val="22"/>
                <w:szCs w:val="22"/>
              </w:rPr>
              <w:t xml:space="preserve"> </w:t>
            </w:r>
          </w:p>
          <w:p w14:paraId="5E1EC39B" w14:textId="77777777" w:rsidR="00B90D0E" w:rsidRDefault="00B90D0E" w:rsidP="00C00CCE">
            <w:pPr>
              <w:pStyle w:val="Itemlevel1"/>
              <w:tabs>
                <w:tab w:val="clear" w:pos="1134"/>
                <w:tab w:val="left" w:pos="952"/>
                <w:tab w:val="left" w:pos="1428"/>
              </w:tabs>
              <w:spacing w:before="0"/>
              <w:rPr>
                <w:rFonts w:cs="Calibri"/>
                <w:bCs/>
                <w:sz w:val="22"/>
                <w:szCs w:val="22"/>
              </w:rPr>
            </w:pPr>
          </w:p>
          <w:p w14:paraId="44BC3AB6" w14:textId="2A843CE4" w:rsidR="00C00CCE" w:rsidRPr="00C23581" w:rsidRDefault="00570796" w:rsidP="00C00CCE">
            <w:pPr>
              <w:pStyle w:val="Itemlevel1"/>
              <w:tabs>
                <w:tab w:val="clear" w:pos="1134"/>
                <w:tab w:val="left" w:pos="952"/>
                <w:tab w:val="left" w:pos="1428"/>
              </w:tabs>
              <w:spacing w:before="0"/>
              <w:rPr>
                <w:rFonts w:cs="Calibri"/>
                <w:bCs/>
                <w:sz w:val="22"/>
                <w:szCs w:val="22"/>
              </w:rPr>
            </w:pPr>
            <w:r>
              <w:rPr>
                <w:rFonts w:cs="Calibri"/>
                <w:bCs/>
                <w:sz w:val="22"/>
                <w:szCs w:val="22"/>
              </w:rPr>
              <w:t xml:space="preserve">2. </w:t>
            </w:r>
            <w:r w:rsidR="00B90D0E">
              <w:rPr>
                <w:rFonts w:cs="Calibri"/>
                <w:bCs/>
                <w:sz w:val="22"/>
                <w:szCs w:val="22"/>
              </w:rPr>
              <w:t>The Deputy Clerk was awaiting responses from the Borough Councillor</w:t>
            </w:r>
            <w:r>
              <w:rPr>
                <w:rFonts w:cs="Calibri"/>
                <w:bCs/>
                <w:sz w:val="22"/>
                <w:szCs w:val="22"/>
              </w:rPr>
              <w:t xml:space="preserve">s in response to an invite to meet </w:t>
            </w:r>
            <w:r w:rsidRPr="00B90D0E">
              <w:rPr>
                <w:rFonts w:cs="Calibri"/>
                <w:bCs/>
                <w:sz w:val="22"/>
                <w:szCs w:val="22"/>
              </w:rPr>
              <w:t xml:space="preserve">Pauline Jorgansson and Andy Glencross of WBC to the next Planning and Highways meeting with a view to understanding the best way to work with WBC on speeding matters.   </w:t>
            </w:r>
          </w:p>
          <w:p w14:paraId="7280BC0A" w14:textId="50CAC148" w:rsidR="00AA2CD6" w:rsidRPr="00C805B3" w:rsidRDefault="00AA2CD6" w:rsidP="0016750A">
            <w:pPr>
              <w:pStyle w:val="Itemlevel1"/>
              <w:tabs>
                <w:tab w:val="clear" w:pos="1134"/>
                <w:tab w:val="left" w:pos="1428"/>
              </w:tabs>
              <w:spacing w:before="0"/>
              <w:rPr>
                <w:rFonts w:asciiTheme="minorHAnsi" w:hAnsiTheme="minorHAnsi" w:cstheme="minorHAnsi"/>
                <w:bCs/>
                <w:sz w:val="22"/>
                <w:szCs w:val="22"/>
              </w:rPr>
            </w:pPr>
          </w:p>
        </w:tc>
        <w:tc>
          <w:tcPr>
            <w:tcW w:w="1942" w:type="dxa"/>
            <w:shd w:val="clear" w:color="auto" w:fill="auto"/>
          </w:tcPr>
          <w:p w14:paraId="39DE39B8" w14:textId="77777777" w:rsidR="0075150D" w:rsidRDefault="0016750A"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r w:rsidR="00C00CCE">
              <w:rPr>
                <w:rFonts w:asciiTheme="minorHAnsi" w:hAnsiTheme="minorHAnsi" w:cstheme="minorHAnsi"/>
                <w:sz w:val="22"/>
                <w:szCs w:val="22"/>
              </w:rPr>
              <w:t>/Cllr Peer</w:t>
            </w:r>
          </w:p>
          <w:p w14:paraId="7EA1F16D" w14:textId="77777777" w:rsidR="00570796" w:rsidRDefault="00570796" w:rsidP="002967C7">
            <w:pPr>
              <w:pStyle w:val="Itemlevel1"/>
              <w:tabs>
                <w:tab w:val="clear" w:pos="1134"/>
                <w:tab w:val="left" w:pos="952"/>
                <w:tab w:val="left" w:pos="1428"/>
              </w:tabs>
              <w:spacing w:before="0"/>
              <w:rPr>
                <w:rFonts w:asciiTheme="minorHAnsi" w:hAnsiTheme="minorHAnsi" w:cstheme="minorHAnsi"/>
                <w:sz w:val="22"/>
                <w:szCs w:val="22"/>
              </w:rPr>
            </w:pPr>
          </w:p>
          <w:p w14:paraId="184E5DC6" w14:textId="77777777" w:rsidR="00570796" w:rsidRDefault="00570796" w:rsidP="002967C7">
            <w:pPr>
              <w:pStyle w:val="Itemlevel1"/>
              <w:tabs>
                <w:tab w:val="clear" w:pos="1134"/>
                <w:tab w:val="left" w:pos="952"/>
                <w:tab w:val="left" w:pos="1428"/>
              </w:tabs>
              <w:spacing w:before="0"/>
              <w:rPr>
                <w:rFonts w:asciiTheme="minorHAnsi" w:hAnsiTheme="minorHAnsi" w:cstheme="minorHAnsi"/>
                <w:sz w:val="22"/>
                <w:szCs w:val="22"/>
              </w:rPr>
            </w:pPr>
          </w:p>
          <w:p w14:paraId="4FBAC2C5" w14:textId="62066FAF" w:rsidR="00570796"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Clerk/Deputy Clerk</w:t>
            </w:r>
          </w:p>
        </w:tc>
      </w:tr>
      <w:tr w:rsidR="00556A15" w:rsidRPr="001D7BB1" w14:paraId="2FF187D0" w14:textId="77777777" w:rsidTr="0078414C">
        <w:trPr>
          <w:trHeight w:val="42"/>
        </w:trPr>
        <w:tc>
          <w:tcPr>
            <w:tcW w:w="976" w:type="dxa"/>
            <w:shd w:val="clear" w:color="auto" w:fill="auto"/>
          </w:tcPr>
          <w:p w14:paraId="680AC1E4" w14:textId="304BC320" w:rsidR="00556A15" w:rsidRDefault="00556A15"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48.2</w:t>
            </w:r>
          </w:p>
        </w:tc>
        <w:tc>
          <w:tcPr>
            <w:tcW w:w="6605" w:type="dxa"/>
            <w:shd w:val="clear" w:color="auto" w:fill="auto"/>
          </w:tcPr>
          <w:p w14:paraId="7FBD4794" w14:textId="07208C41" w:rsidR="00556A15" w:rsidRDefault="00556A15"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w:t>
            </w:r>
            <w:r w:rsidR="00AA2CD6">
              <w:rPr>
                <w:rFonts w:asciiTheme="minorHAnsi" w:hAnsiTheme="minorHAnsi" w:cstheme="minorHAnsi"/>
                <w:bCs/>
                <w:sz w:val="22"/>
                <w:szCs w:val="22"/>
              </w:rPr>
              <w:t xml:space="preserve">confirm the nature of the planning application at </w:t>
            </w:r>
            <w:r>
              <w:rPr>
                <w:rFonts w:asciiTheme="minorHAnsi" w:hAnsiTheme="minorHAnsi" w:cstheme="minorHAnsi"/>
                <w:bCs/>
                <w:sz w:val="22"/>
                <w:szCs w:val="22"/>
              </w:rPr>
              <w:t>The Paddocks and Appletree</w:t>
            </w:r>
            <w:r w:rsidR="00AA2CD6">
              <w:rPr>
                <w:rFonts w:asciiTheme="minorHAnsi" w:hAnsiTheme="minorHAnsi" w:cstheme="minorHAnsi"/>
                <w:bCs/>
                <w:sz w:val="22"/>
                <w:szCs w:val="22"/>
              </w:rPr>
              <w:t xml:space="preserve"> once it is on the portal. </w:t>
            </w:r>
          </w:p>
        </w:tc>
        <w:tc>
          <w:tcPr>
            <w:tcW w:w="1942" w:type="dxa"/>
            <w:shd w:val="clear" w:color="auto" w:fill="auto"/>
          </w:tcPr>
          <w:p w14:paraId="1B6FED5B" w14:textId="3F22DA57" w:rsidR="00556A15" w:rsidRPr="00C805B3" w:rsidRDefault="00556A15"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26A9C188" w14:textId="77777777" w:rsidTr="0078414C">
        <w:trPr>
          <w:trHeight w:val="42"/>
        </w:trPr>
        <w:tc>
          <w:tcPr>
            <w:tcW w:w="976" w:type="dxa"/>
            <w:shd w:val="clear" w:color="auto" w:fill="auto"/>
          </w:tcPr>
          <w:p w14:paraId="2DE9CA94" w14:textId="7EF3CD4A"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lastRenderedPageBreak/>
              <w:t>60.1</w:t>
            </w:r>
          </w:p>
        </w:tc>
        <w:tc>
          <w:tcPr>
            <w:tcW w:w="6605" w:type="dxa"/>
            <w:shd w:val="clear" w:color="auto" w:fill="auto"/>
          </w:tcPr>
          <w:p w14:paraId="7D0D5CB7" w14:textId="73CA5B29"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Grimes to contact neighbour of one stop shop regarding ongoing issues. </w:t>
            </w:r>
          </w:p>
        </w:tc>
        <w:tc>
          <w:tcPr>
            <w:tcW w:w="1942" w:type="dxa"/>
            <w:shd w:val="clear" w:color="auto" w:fill="auto"/>
          </w:tcPr>
          <w:p w14:paraId="04AAC73A" w14:textId="3E934988"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Clerk/Cllr. Grimes </w:t>
            </w:r>
          </w:p>
        </w:tc>
      </w:tr>
      <w:tr w:rsidR="00AA2CD6" w:rsidRPr="001D7BB1" w14:paraId="04C7DC8F" w14:textId="77777777" w:rsidTr="0078414C">
        <w:trPr>
          <w:trHeight w:val="42"/>
        </w:trPr>
        <w:tc>
          <w:tcPr>
            <w:tcW w:w="976" w:type="dxa"/>
            <w:shd w:val="clear" w:color="auto" w:fill="auto"/>
          </w:tcPr>
          <w:p w14:paraId="5972407E" w14:textId="2999B8DB"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60.2</w:t>
            </w:r>
          </w:p>
        </w:tc>
        <w:tc>
          <w:tcPr>
            <w:tcW w:w="6605" w:type="dxa"/>
            <w:shd w:val="clear" w:color="auto" w:fill="auto"/>
          </w:tcPr>
          <w:p w14:paraId="0F21038F" w14:textId="04F44ACF"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obtain description of codes used in Enforcement Report </w:t>
            </w:r>
          </w:p>
        </w:tc>
        <w:tc>
          <w:tcPr>
            <w:tcW w:w="1942" w:type="dxa"/>
            <w:shd w:val="clear" w:color="auto" w:fill="auto"/>
          </w:tcPr>
          <w:p w14:paraId="00923A01" w14:textId="7638E791"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59EA29D6" w14:textId="77777777" w:rsidTr="0078414C">
        <w:trPr>
          <w:trHeight w:val="42"/>
        </w:trPr>
        <w:tc>
          <w:tcPr>
            <w:tcW w:w="976" w:type="dxa"/>
            <w:shd w:val="clear" w:color="auto" w:fill="auto"/>
          </w:tcPr>
          <w:p w14:paraId="55F7E98E" w14:textId="6A500773"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61.3.1</w:t>
            </w:r>
          </w:p>
        </w:tc>
        <w:tc>
          <w:tcPr>
            <w:tcW w:w="6605" w:type="dxa"/>
            <w:shd w:val="clear" w:color="auto" w:fill="auto"/>
          </w:tcPr>
          <w:p w14:paraId="22C7D69D" w14:textId="08640A74"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Boyer to contact Cratus to see if they may be able to help in securing funding towards the cost of map boards in the parish </w:t>
            </w:r>
          </w:p>
        </w:tc>
        <w:tc>
          <w:tcPr>
            <w:tcW w:w="1942" w:type="dxa"/>
            <w:shd w:val="clear" w:color="auto" w:fill="auto"/>
          </w:tcPr>
          <w:p w14:paraId="6780F955" w14:textId="3B6946B7"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Boyer </w:t>
            </w:r>
          </w:p>
        </w:tc>
      </w:tr>
      <w:tr w:rsidR="00AA2CD6" w:rsidRPr="001D7BB1" w14:paraId="2EB11A41" w14:textId="77777777" w:rsidTr="0078414C">
        <w:trPr>
          <w:trHeight w:val="42"/>
        </w:trPr>
        <w:tc>
          <w:tcPr>
            <w:tcW w:w="976" w:type="dxa"/>
            <w:shd w:val="clear" w:color="auto" w:fill="auto"/>
          </w:tcPr>
          <w:p w14:paraId="0753EF88" w14:textId="1746EA9C" w:rsidR="00AA2CD6"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62</w:t>
            </w:r>
          </w:p>
        </w:tc>
        <w:tc>
          <w:tcPr>
            <w:tcW w:w="6605" w:type="dxa"/>
            <w:shd w:val="clear" w:color="auto" w:fill="auto"/>
          </w:tcPr>
          <w:p w14:paraId="3A18E064" w14:textId="4CB1DC70" w:rsidR="00AA2CD6"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Jahromi to contact WBC regarding their strategy on the installation of electric charging points. </w:t>
            </w:r>
          </w:p>
        </w:tc>
        <w:tc>
          <w:tcPr>
            <w:tcW w:w="1942" w:type="dxa"/>
            <w:shd w:val="clear" w:color="auto" w:fill="auto"/>
          </w:tcPr>
          <w:p w14:paraId="676527B4" w14:textId="2843C7CE" w:rsidR="00AA2CD6"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Jahromi </w:t>
            </w:r>
          </w:p>
        </w:tc>
      </w:tr>
      <w:tr w:rsidR="008D6A19" w:rsidRPr="001D7BB1" w14:paraId="03FC285D" w14:textId="77777777" w:rsidTr="0078414C">
        <w:trPr>
          <w:trHeight w:val="42"/>
        </w:trPr>
        <w:tc>
          <w:tcPr>
            <w:tcW w:w="976" w:type="dxa"/>
            <w:shd w:val="clear" w:color="auto" w:fill="auto"/>
          </w:tcPr>
          <w:p w14:paraId="1F30FD2B" w14:textId="16ABEEBC" w:rsidR="008D6A19" w:rsidRDefault="008D6A19"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70 </w:t>
            </w:r>
          </w:p>
        </w:tc>
        <w:tc>
          <w:tcPr>
            <w:tcW w:w="6605" w:type="dxa"/>
            <w:shd w:val="clear" w:color="auto" w:fill="auto"/>
          </w:tcPr>
          <w:p w14:paraId="356D28EC" w14:textId="6F0C158E" w:rsidR="008D6A19" w:rsidRDefault="008D6A19" w:rsidP="0075150D">
            <w:pPr>
              <w:pStyle w:val="Itemlevel1"/>
              <w:tabs>
                <w:tab w:val="clear" w:pos="1134"/>
                <w:tab w:val="left" w:pos="952"/>
                <w:tab w:val="left" w:pos="1428"/>
              </w:tabs>
              <w:spacing w:before="0"/>
              <w:rPr>
                <w:rFonts w:cs="Calibri"/>
                <w:bCs/>
                <w:sz w:val="22"/>
                <w:szCs w:val="22"/>
              </w:rPr>
            </w:pPr>
            <w:r>
              <w:rPr>
                <w:rFonts w:cs="Calibri"/>
                <w:bCs/>
                <w:sz w:val="22"/>
                <w:szCs w:val="22"/>
              </w:rPr>
              <w:t>Deputy Clerk to obtain details of when the WBC enforcement report is published each month</w:t>
            </w:r>
          </w:p>
        </w:tc>
        <w:tc>
          <w:tcPr>
            <w:tcW w:w="1942" w:type="dxa"/>
            <w:shd w:val="clear" w:color="auto" w:fill="auto"/>
          </w:tcPr>
          <w:p w14:paraId="37C7B875" w14:textId="174F618A" w:rsidR="008D6A19" w:rsidRDefault="008D6A19"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1242A9" w:rsidRPr="001D7BB1" w14:paraId="39030BC5" w14:textId="77777777" w:rsidTr="0078414C">
        <w:trPr>
          <w:trHeight w:val="42"/>
        </w:trPr>
        <w:tc>
          <w:tcPr>
            <w:tcW w:w="976" w:type="dxa"/>
            <w:shd w:val="clear" w:color="auto" w:fill="auto"/>
          </w:tcPr>
          <w:p w14:paraId="6D0BE3A5" w14:textId="12CDDED8" w:rsidR="001242A9" w:rsidRDefault="001242A9"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71.1</w:t>
            </w:r>
          </w:p>
        </w:tc>
        <w:tc>
          <w:tcPr>
            <w:tcW w:w="6605" w:type="dxa"/>
            <w:shd w:val="clear" w:color="auto" w:fill="auto"/>
          </w:tcPr>
          <w:p w14:paraId="7C292381" w14:textId="6D4508B5" w:rsidR="001242A9" w:rsidRDefault="001242A9" w:rsidP="0075150D">
            <w:pPr>
              <w:pStyle w:val="Itemlevel1"/>
              <w:tabs>
                <w:tab w:val="clear" w:pos="1134"/>
                <w:tab w:val="left" w:pos="952"/>
                <w:tab w:val="left" w:pos="1428"/>
              </w:tabs>
              <w:spacing w:before="0"/>
              <w:rPr>
                <w:rFonts w:cs="Calibri"/>
                <w:bCs/>
                <w:sz w:val="22"/>
                <w:szCs w:val="22"/>
              </w:rPr>
            </w:pPr>
            <w:r>
              <w:rPr>
                <w:rFonts w:cs="Calibri"/>
                <w:bCs/>
                <w:sz w:val="22"/>
                <w:szCs w:val="22"/>
              </w:rPr>
              <w:t xml:space="preserve">Wording to be added to P&amp;H agendas stating that members were able to take </w:t>
            </w:r>
            <w:r>
              <w:rPr>
                <w:rFonts w:asciiTheme="minorHAnsi" w:hAnsiTheme="minorHAnsi" w:cstheme="minorHAnsi"/>
                <w:sz w:val="22"/>
                <w:szCs w:val="22"/>
                <w:lang w:val="en-GB"/>
              </w:rPr>
              <w:t>any application that they wish to be discussed in detail to the meeting.</w:t>
            </w:r>
          </w:p>
        </w:tc>
        <w:tc>
          <w:tcPr>
            <w:tcW w:w="1942" w:type="dxa"/>
            <w:shd w:val="clear" w:color="auto" w:fill="auto"/>
          </w:tcPr>
          <w:p w14:paraId="514401BA" w14:textId="1978301F" w:rsidR="001242A9" w:rsidRDefault="001242A9"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C00CCE" w:rsidRPr="001D7BB1" w14:paraId="35DFB0F0" w14:textId="77777777" w:rsidTr="0078414C">
        <w:trPr>
          <w:trHeight w:val="42"/>
        </w:trPr>
        <w:tc>
          <w:tcPr>
            <w:tcW w:w="976" w:type="dxa"/>
            <w:shd w:val="clear" w:color="auto" w:fill="auto"/>
          </w:tcPr>
          <w:p w14:paraId="72E3A0F0" w14:textId="35CB280E" w:rsidR="00C00CCE"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74.2.2</w:t>
            </w:r>
          </w:p>
        </w:tc>
        <w:tc>
          <w:tcPr>
            <w:tcW w:w="6605" w:type="dxa"/>
            <w:shd w:val="clear" w:color="auto" w:fill="auto"/>
          </w:tcPr>
          <w:p w14:paraId="21A2051C" w14:textId="75373432" w:rsidR="00C00CCE"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Pr>
                <w:rFonts w:cs="Calibri"/>
                <w:bCs/>
                <w:sz w:val="22"/>
                <w:szCs w:val="22"/>
              </w:rPr>
              <w:t xml:space="preserve">Deputy Clerk to investigate how to get access to planning details for Wokingham, West Berkshire and Reading Borough Council onto the SPC website.  </w:t>
            </w:r>
          </w:p>
        </w:tc>
        <w:tc>
          <w:tcPr>
            <w:tcW w:w="1942" w:type="dxa"/>
            <w:shd w:val="clear" w:color="auto" w:fill="auto"/>
          </w:tcPr>
          <w:p w14:paraId="5FAAC8A1" w14:textId="162552FC" w:rsidR="00C00CCE"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C00CCE" w:rsidRPr="001D7BB1" w14:paraId="773BAE4D" w14:textId="77777777" w:rsidTr="0078414C">
        <w:trPr>
          <w:trHeight w:val="42"/>
        </w:trPr>
        <w:tc>
          <w:tcPr>
            <w:tcW w:w="976" w:type="dxa"/>
            <w:shd w:val="clear" w:color="auto" w:fill="auto"/>
          </w:tcPr>
          <w:p w14:paraId="6193C8F8" w14:textId="34C786C7" w:rsidR="00C00CCE"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74.2.3</w:t>
            </w:r>
          </w:p>
        </w:tc>
        <w:tc>
          <w:tcPr>
            <w:tcW w:w="6605" w:type="dxa"/>
            <w:shd w:val="clear" w:color="auto" w:fill="auto"/>
          </w:tcPr>
          <w:p w14:paraId="7D91AD81" w14:textId="5B61E95F" w:rsidR="00C00CCE"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sidRPr="00743DD5">
              <w:rPr>
                <w:sz w:val="22"/>
                <w:szCs w:val="22"/>
              </w:rPr>
              <w:t xml:space="preserve">SPC website </w:t>
            </w:r>
            <w:r>
              <w:rPr>
                <w:sz w:val="22"/>
                <w:szCs w:val="22"/>
              </w:rPr>
              <w:t xml:space="preserve">to </w:t>
            </w:r>
            <w:r w:rsidRPr="00743DD5">
              <w:rPr>
                <w:sz w:val="22"/>
                <w:szCs w:val="22"/>
              </w:rPr>
              <w:t>be updated with a page entitled Planning and Development under which with planning details w</w:t>
            </w:r>
            <w:r>
              <w:rPr>
                <w:sz w:val="22"/>
                <w:szCs w:val="22"/>
              </w:rPr>
              <w:t>ill</w:t>
            </w:r>
            <w:r w:rsidRPr="00743DD5">
              <w:rPr>
                <w:sz w:val="22"/>
                <w:szCs w:val="22"/>
              </w:rPr>
              <w:t xml:space="preserve"> sit. This should include the </w:t>
            </w:r>
            <w:r>
              <w:rPr>
                <w:sz w:val="22"/>
                <w:szCs w:val="22"/>
              </w:rPr>
              <w:t xml:space="preserve">link to the </w:t>
            </w:r>
            <w:r w:rsidRPr="00743DD5">
              <w:rPr>
                <w:sz w:val="22"/>
                <w:szCs w:val="22"/>
              </w:rPr>
              <w:t>Emergency Planning Zone map and information about major developments.</w:t>
            </w:r>
          </w:p>
        </w:tc>
        <w:tc>
          <w:tcPr>
            <w:tcW w:w="1942" w:type="dxa"/>
            <w:shd w:val="clear" w:color="auto" w:fill="auto"/>
          </w:tcPr>
          <w:p w14:paraId="58BA1EC7" w14:textId="7EDD95E5" w:rsidR="00C00CCE"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10F83DE0" w14:textId="77777777" w:rsidTr="0078414C">
        <w:trPr>
          <w:trHeight w:val="42"/>
        </w:trPr>
        <w:tc>
          <w:tcPr>
            <w:tcW w:w="976" w:type="dxa"/>
            <w:shd w:val="clear" w:color="auto" w:fill="auto"/>
          </w:tcPr>
          <w:p w14:paraId="5B48FEBC" w14:textId="4F3EC17C" w:rsidR="00AA2CD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74.1</w:t>
            </w:r>
          </w:p>
        </w:tc>
        <w:tc>
          <w:tcPr>
            <w:tcW w:w="6605" w:type="dxa"/>
            <w:shd w:val="clear" w:color="auto" w:fill="auto"/>
          </w:tcPr>
          <w:p w14:paraId="3AF197FC" w14:textId="77777777" w:rsidR="00AA2CD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Updates to the project schedule to be made as follows: </w:t>
            </w:r>
          </w:p>
          <w:p w14:paraId="5808B722" w14:textId="3D1F6F82"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Remove items </w:t>
            </w:r>
          </w:p>
          <w:p w14:paraId="61607709" w14:textId="3B2D685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PS11 Gravel Extraction Bridge Farm</w:t>
            </w:r>
          </w:p>
          <w:p w14:paraId="4CC381F7"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PS12 Gravel Extraction SPW</w:t>
            </w:r>
          </w:p>
          <w:p w14:paraId="035DB794"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PS14 Stanbury House</w:t>
            </w:r>
          </w:p>
          <w:p w14:paraId="3D5849E2"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PS20 Hearn and Bailey </w:t>
            </w:r>
          </w:p>
          <w:p w14:paraId="7F1747E0"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All items highlighted in green. </w:t>
            </w:r>
          </w:p>
          <w:p w14:paraId="5BDA6216" w14:textId="77777777" w:rsidR="0057079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p>
          <w:p w14:paraId="33F0D4F8" w14:textId="77777777" w:rsidR="0057079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Update items: </w:t>
            </w:r>
          </w:p>
          <w:p w14:paraId="3927078F"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PS15 Speeding in Grazeley: Change text to read ‘awaiting WBC’s response on proposed speeding measures.’</w:t>
            </w:r>
          </w:p>
          <w:p w14:paraId="2959CE25" w14:textId="77777777" w:rsidR="00570796" w:rsidRDefault="00570796" w:rsidP="00570796">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PS29 Crosfields School: Update to read ‘Congestion on Shinfield Road.’ </w:t>
            </w:r>
          </w:p>
          <w:p w14:paraId="1A616B4F" w14:textId="5605B4AB" w:rsidR="0057079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p>
        </w:tc>
        <w:tc>
          <w:tcPr>
            <w:tcW w:w="1942" w:type="dxa"/>
            <w:shd w:val="clear" w:color="auto" w:fill="auto"/>
          </w:tcPr>
          <w:p w14:paraId="265E7697" w14:textId="524FF2A3" w:rsidR="00AA2CD6" w:rsidRPr="00C805B3" w:rsidRDefault="008D6A19"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AA2CD6" w:rsidRPr="001D7BB1" w14:paraId="41172811" w14:textId="77777777" w:rsidTr="0078414C">
        <w:trPr>
          <w:trHeight w:val="42"/>
        </w:trPr>
        <w:tc>
          <w:tcPr>
            <w:tcW w:w="976" w:type="dxa"/>
            <w:shd w:val="clear" w:color="auto" w:fill="auto"/>
          </w:tcPr>
          <w:p w14:paraId="1E6A64A3" w14:textId="19C7629C" w:rsidR="00AA2CD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75.1</w:t>
            </w:r>
          </w:p>
        </w:tc>
        <w:tc>
          <w:tcPr>
            <w:tcW w:w="6605" w:type="dxa"/>
            <w:shd w:val="clear" w:color="auto" w:fill="auto"/>
          </w:tcPr>
          <w:p w14:paraId="72A385C5" w14:textId="6B3FAC10" w:rsidR="00AA2CD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Cllr. Lias to meet with WBC representative to discuss village gates.</w:t>
            </w:r>
          </w:p>
        </w:tc>
        <w:tc>
          <w:tcPr>
            <w:tcW w:w="1942" w:type="dxa"/>
            <w:shd w:val="clear" w:color="auto" w:fill="auto"/>
          </w:tcPr>
          <w:p w14:paraId="064FDE7D" w14:textId="1EE47B1B" w:rsidR="00AA2CD6"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Lias </w:t>
            </w:r>
          </w:p>
        </w:tc>
      </w:tr>
      <w:tr w:rsidR="00C00CCE" w:rsidRPr="001D7BB1" w14:paraId="196BF52D" w14:textId="77777777" w:rsidTr="0078414C">
        <w:trPr>
          <w:trHeight w:val="42"/>
        </w:trPr>
        <w:tc>
          <w:tcPr>
            <w:tcW w:w="976" w:type="dxa"/>
            <w:shd w:val="clear" w:color="auto" w:fill="auto"/>
          </w:tcPr>
          <w:p w14:paraId="2E04A47A" w14:textId="7A4815C1" w:rsidR="00C00CCE"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75.2</w:t>
            </w:r>
          </w:p>
        </w:tc>
        <w:tc>
          <w:tcPr>
            <w:tcW w:w="6605" w:type="dxa"/>
            <w:shd w:val="clear" w:color="auto" w:fill="auto"/>
          </w:tcPr>
          <w:p w14:paraId="0326B14B" w14:textId="48DD6C72" w:rsidR="00C00CCE"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sidRPr="00D70394">
              <w:rPr>
                <w:sz w:val="22"/>
                <w:szCs w:val="22"/>
              </w:rPr>
              <w:t xml:space="preserve">Deputy Clerk </w:t>
            </w:r>
            <w:r>
              <w:rPr>
                <w:sz w:val="22"/>
                <w:szCs w:val="22"/>
              </w:rPr>
              <w:t xml:space="preserve">to </w:t>
            </w:r>
            <w:r w:rsidRPr="00D70394">
              <w:rPr>
                <w:sz w:val="22"/>
                <w:szCs w:val="22"/>
              </w:rPr>
              <w:t>write to the resident confirming that SPC</w:t>
            </w:r>
            <w:r>
              <w:rPr>
                <w:sz w:val="22"/>
                <w:szCs w:val="22"/>
              </w:rPr>
              <w:t xml:space="preserve"> was aware of speeding issues but that it had limited options for resolving them.</w:t>
            </w:r>
          </w:p>
        </w:tc>
        <w:tc>
          <w:tcPr>
            <w:tcW w:w="1942" w:type="dxa"/>
            <w:shd w:val="clear" w:color="auto" w:fill="auto"/>
          </w:tcPr>
          <w:p w14:paraId="7E6C3CF8" w14:textId="1FA13798" w:rsidR="00C00CCE"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570796" w:rsidRPr="001D7BB1" w14:paraId="35BFE73D" w14:textId="77777777" w:rsidTr="0078414C">
        <w:trPr>
          <w:trHeight w:val="42"/>
        </w:trPr>
        <w:tc>
          <w:tcPr>
            <w:tcW w:w="976" w:type="dxa"/>
            <w:shd w:val="clear" w:color="auto" w:fill="auto"/>
          </w:tcPr>
          <w:p w14:paraId="28243C3B" w14:textId="5DC728E4" w:rsidR="0057079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75.3.3</w:t>
            </w:r>
          </w:p>
        </w:tc>
        <w:tc>
          <w:tcPr>
            <w:tcW w:w="6605" w:type="dxa"/>
            <w:shd w:val="clear" w:color="auto" w:fill="auto"/>
          </w:tcPr>
          <w:p w14:paraId="11275ABC" w14:textId="3996B95F" w:rsidR="00570796" w:rsidRPr="00D70394" w:rsidRDefault="00570796" w:rsidP="0075150D">
            <w:pPr>
              <w:pStyle w:val="Itemlevel1"/>
              <w:tabs>
                <w:tab w:val="clear" w:pos="1134"/>
                <w:tab w:val="left" w:pos="952"/>
                <w:tab w:val="left" w:pos="1428"/>
              </w:tabs>
              <w:spacing w:before="0"/>
              <w:rPr>
                <w:sz w:val="22"/>
                <w:szCs w:val="22"/>
              </w:rPr>
            </w:pPr>
            <w:r>
              <w:rPr>
                <w:sz w:val="22"/>
                <w:szCs w:val="22"/>
              </w:rPr>
              <w:t>Deputy Clerk to ascertain whether WBC had a safer routes programme or safer street speed policy in place and to write to the resident noting that there was limited action that could be taken by SPC and encouraging the resident to contact WBC with their concerns.</w:t>
            </w:r>
          </w:p>
        </w:tc>
        <w:tc>
          <w:tcPr>
            <w:tcW w:w="1942" w:type="dxa"/>
            <w:shd w:val="clear" w:color="auto" w:fill="auto"/>
          </w:tcPr>
          <w:p w14:paraId="2DD093B9" w14:textId="615BC925" w:rsidR="00570796"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bl>
    <w:bookmarkEnd w:id="0"/>
    <w:bookmarkEnd w:id="1"/>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1A36A3">
        <w:tc>
          <w:tcPr>
            <w:tcW w:w="4718" w:type="dxa"/>
            <w:shd w:val="clear" w:color="auto" w:fill="auto"/>
          </w:tcPr>
          <w:p w14:paraId="3720F2E6" w14:textId="6A97AACB"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w:t>
            </w:r>
            <w:r w:rsidR="00333A2C">
              <w:t>e</w:t>
            </w:r>
            <w:r w:rsidRPr="0049655D">
              <w:t>ar to dat</w:t>
            </w:r>
            <w:r w:rsidR="00E434E4">
              <w:t>e)</w:t>
            </w:r>
          </w:p>
        </w:tc>
        <w:tc>
          <w:tcPr>
            <w:tcW w:w="4805"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77777777" w:rsidR="00D5567F" w:rsidRPr="0049655D" w:rsidRDefault="00D5567F" w:rsidP="00333A2C">
      <w:pPr>
        <w:pStyle w:val="Itemlevel1"/>
        <w:tabs>
          <w:tab w:val="left" w:pos="1701"/>
        </w:tabs>
      </w:pPr>
    </w:p>
    <w:sectPr w:rsidR="00D5567F" w:rsidRPr="0049655D" w:rsidSect="000D343C">
      <w:headerReference w:type="even" r:id="rId11"/>
      <w:headerReference w:type="default" r:id="rId12"/>
      <w:footerReference w:type="even" r:id="rId13"/>
      <w:footerReference w:type="default" r:id="rId14"/>
      <w:headerReference w:type="first" r:id="rId15"/>
      <w:footerReference w:type="first" r:id="rId16"/>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086F" w14:textId="77777777" w:rsidR="009D6A98" w:rsidRDefault="009D6A98">
      <w:r>
        <w:separator/>
      </w:r>
    </w:p>
  </w:endnote>
  <w:endnote w:type="continuationSeparator" w:id="0">
    <w:p w14:paraId="196BDEE7" w14:textId="77777777" w:rsidR="009D6A98" w:rsidRDefault="009D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4D4E3" w14:textId="77777777" w:rsidR="00424527" w:rsidRDefault="0042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465C" w14:textId="77777777" w:rsidR="009D6A98" w:rsidRPr="000D42D6" w:rsidRDefault="009D6A98">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9D6A98" w:rsidRDefault="009D6A98"/>
  <w:p w14:paraId="70A8EF38" w14:textId="77777777" w:rsidR="009D6A98" w:rsidRDefault="009D6A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4BC0" w14:textId="47283900" w:rsidR="009D6A98" w:rsidRDefault="009D6A98"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64630E4B">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9D6A98" w:rsidRPr="00F222E8" w:rsidRDefault="009D6A98"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9D6A98" w:rsidRPr="00090DEF" w:rsidRDefault="009D6A98"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9D6A98" w:rsidRPr="00F222E8" w:rsidRDefault="009D6A98"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9D6A98" w:rsidRPr="00090DEF" w:rsidRDefault="009D6A98" w:rsidP="00892977">
                    <w:pPr>
                      <w:rPr>
                        <w:rFonts w:ascii="Calibri" w:hAnsi="Calibri" w:cs="Calibri"/>
                        <w:sz w:val="16"/>
                        <w:szCs w:val="16"/>
                      </w:rPr>
                    </w:pPr>
                  </w:p>
                </w:txbxContent>
              </v:textbox>
            </v:shape>
          </w:pict>
        </mc:Fallback>
      </mc:AlternateContent>
    </w:r>
    <w:r>
      <w:rPr>
        <w:i w:val="0"/>
      </w:rPr>
      <w:tab/>
    </w:r>
    <w:r>
      <w:rPr>
        <w:i w:val="0"/>
      </w:rPr>
      <w:tab/>
    </w:r>
    <w:r>
      <w:rPr>
        <w:i w:val="0"/>
        <w:noProof/>
      </w:rPr>
      <w:drawing>
        <wp:inline distT="0" distB="0" distL="0" distR="0" wp14:anchorId="5517CCA0" wp14:editId="320069CF">
          <wp:extent cx="98552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5A406" w14:textId="77777777" w:rsidR="009D6A98" w:rsidRDefault="009D6A98">
      <w:r>
        <w:separator/>
      </w:r>
    </w:p>
  </w:footnote>
  <w:footnote w:type="continuationSeparator" w:id="0">
    <w:p w14:paraId="564D3DD6" w14:textId="77777777" w:rsidR="009D6A98" w:rsidRDefault="009D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4234" w14:textId="7B70F724" w:rsidR="00424527" w:rsidRDefault="002A7963">
    <w:pPr>
      <w:pStyle w:val="Header"/>
    </w:pPr>
    <w:r>
      <w:rPr>
        <w:noProof/>
      </w:rPr>
      <w:pict w14:anchorId="7ECF8D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7" o:spid="_x0000_s2060" type="#_x0000_t136" style="position:absolute;left:0;text-align:left;margin-left:0;margin-top:0;width:485.45pt;height:194.15pt;rotation:315;z-index:-2516546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D2692" w14:textId="00E321A0" w:rsidR="009D6A98" w:rsidRDefault="002A7963">
    <w:pPr>
      <w:pStyle w:val="Header"/>
    </w:pPr>
    <w:r>
      <w:rPr>
        <w:noProof/>
      </w:rPr>
      <w:pict w14:anchorId="105DF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8" o:spid="_x0000_s2061" type="#_x0000_t136" style="position:absolute;left:0;text-align:left;margin-left:0;margin-top:0;width:485.45pt;height:194.15pt;rotation:315;z-index:-2516526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9D6A98" w14:paraId="1F2C1479" w14:textId="77777777" w:rsidTr="00BD3D3C">
      <w:tc>
        <w:tcPr>
          <w:tcW w:w="1515" w:type="dxa"/>
          <w:shd w:val="clear" w:color="auto" w:fill="auto"/>
        </w:tcPr>
        <w:p w14:paraId="1B06FC81" w14:textId="77777777" w:rsidR="009D6A98" w:rsidRDefault="009D6A98"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9D6A98" w:rsidRDefault="009D6A98" w:rsidP="00815364">
          <w:pPr>
            <w:pStyle w:val="Header1"/>
            <w:tabs>
              <w:tab w:val="clear" w:pos="4820"/>
              <w:tab w:val="clear" w:pos="8640"/>
              <w:tab w:val="left" w:pos="5477"/>
              <w:tab w:val="right" w:pos="7257"/>
            </w:tabs>
            <w:ind w:left="0" w:firstLine="0"/>
          </w:pPr>
        </w:p>
      </w:tc>
    </w:tr>
  </w:tbl>
  <w:p w14:paraId="791A2A10" w14:textId="10D9FA16" w:rsidR="009D6A98" w:rsidRDefault="002A7963" w:rsidP="00F222E8">
    <w:pPr>
      <w:pStyle w:val="Header1"/>
      <w:tabs>
        <w:tab w:val="clear" w:pos="4820"/>
        <w:tab w:val="left" w:pos="6521"/>
      </w:tabs>
      <w:ind w:left="6521" w:hanging="6521"/>
    </w:pPr>
    <w:r>
      <w:rPr>
        <w:noProof/>
      </w:rPr>
      <w:pict w14:anchorId="237314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6" o:spid="_x0000_s2059" type="#_x0000_t136" style="position:absolute;left:0;text-align:left;margin-left:0;margin-top:0;width:485.45pt;height:194.15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D6A98">
      <w:rPr>
        <w:noProof/>
      </w:rPr>
      <w:drawing>
        <wp:anchor distT="0" distB="0" distL="114300" distR="114300" simplePos="0" relativeHeight="251657728" behindDoc="0" locked="0" layoutInCell="1" allowOverlap="1" wp14:anchorId="0C461079" wp14:editId="3DEABB68">
          <wp:simplePos x="0" y="0"/>
          <wp:positionH relativeFrom="column">
            <wp:posOffset>-137160</wp:posOffset>
          </wp:positionH>
          <wp:positionV relativeFrom="paragraph">
            <wp:posOffset>129540</wp:posOffset>
          </wp:positionV>
          <wp:extent cx="2355215" cy="9918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9D6A98">
      <w:tab/>
      <w:t xml:space="preserve">Clerk: Mike </w:t>
    </w:r>
    <w:proofErr w:type="spellStart"/>
    <w:r w:rsidR="009D6A98">
      <w:t>Balbini</w:t>
    </w:r>
    <w:proofErr w:type="spellEnd"/>
    <w:r w:rsidR="009D6A98" w:rsidRPr="00892977">
      <w:br/>
      <w:t>Shinfield Parish Hall</w:t>
    </w:r>
    <w:r w:rsidR="009D6A98" w:rsidRPr="00892977">
      <w:br/>
      <w:t>School Green</w:t>
    </w:r>
    <w:r w:rsidR="009D6A98" w:rsidRPr="00892977">
      <w:br/>
      <w:t>Shinfield</w:t>
    </w:r>
    <w:r w:rsidR="009D6A98" w:rsidRPr="00892977">
      <w:br/>
    </w:r>
    <w:r w:rsidR="009D6A98">
      <w:rPr>
        <w:iCs/>
      </w:rPr>
      <w:t>Reading</w:t>
    </w:r>
    <w:r w:rsidR="009D6A98" w:rsidRPr="00892977">
      <w:rPr>
        <w:iCs/>
      </w:rPr>
      <w:br/>
      <w:t xml:space="preserve">RG2 9EH </w:t>
    </w:r>
    <w:r w:rsidR="009D6A98" w:rsidRPr="00892977">
      <w:rPr>
        <w:iCs/>
      </w:rPr>
      <w:br/>
      <w:t>Tel: (0118) 988 8220</w:t>
    </w:r>
    <w:r w:rsidR="009D6A98">
      <w:rPr>
        <w:iCs/>
      </w:rPr>
      <w:br/>
    </w:r>
    <w:r w:rsidR="009D6A98">
      <w:t>close header</w:t>
    </w:r>
    <w:r w:rsidR="009D6A98" w:rsidRPr="00892977">
      <w:t xml:space="preserve">E-mail: clerk@shinfieldparish.gov.uk </w:t>
    </w:r>
    <w:r w:rsidR="009D6A98"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71B86BB5"/>
    <w:multiLevelType w:val="hybridMultilevel"/>
    <w:tmpl w:val="8BDAA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CC5289"/>
    <w:multiLevelType w:val="hybridMultilevel"/>
    <w:tmpl w:val="8E1E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attachedTemplate r:id="rId1"/>
  <w:linkStyles/>
  <w:mailMerge>
    <w:mainDocumentType w:val="formLetters"/>
    <w:dataType w:val="textFile"/>
    <w:activeRecord w:val="-1"/>
    <w:odso/>
  </w:mailMerge>
  <w:defaultTabStop w:val="2268"/>
  <w:displayHorizontalDrawingGridEvery w:val="0"/>
  <w:displayVerticalDrawingGridEvery w:val="0"/>
  <w:doNotUseMarginsForDrawingGridOrigin/>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EA"/>
    <w:rsid w:val="00012E32"/>
    <w:rsid w:val="00013838"/>
    <w:rsid w:val="000143C3"/>
    <w:rsid w:val="00014B6E"/>
    <w:rsid w:val="00014DB8"/>
    <w:rsid w:val="000152B4"/>
    <w:rsid w:val="0001569F"/>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5F52"/>
    <w:rsid w:val="0003674D"/>
    <w:rsid w:val="000370FC"/>
    <w:rsid w:val="0003772B"/>
    <w:rsid w:val="00037818"/>
    <w:rsid w:val="00037F16"/>
    <w:rsid w:val="0004051F"/>
    <w:rsid w:val="000406F6"/>
    <w:rsid w:val="000411BD"/>
    <w:rsid w:val="000414DA"/>
    <w:rsid w:val="000415BC"/>
    <w:rsid w:val="0004177F"/>
    <w:rsid w:val="00041F38"/>
    <w:rsid w:val="00042513"/>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4E25"/>
    <w:rsid w:val="00055145"/>
    <w:rsid w:val="000556DE"/>
    <w:rsid w:val="00055D15"/>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0"/>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92E"/>
    <w:rsid w:val="00077A6F"/>
    <w:rsid w:val="000806C8"/>
    <w:rsid w:val="0008088B"/>
    <w:rsid w:val="000812ED"/>
    <w:rsid w:val="00082469"/>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076"/>
    <w:rsid w:val="000A32DE"/>
    <w:rsid w:val="000A3740"/>
    <w:rsid w:val="000A37FC"/>
    <w:rsid w:val="000A3FDB"/>
    <w:rsid w:val="000A44F6"/>
    <w:rsid w:val="000A5747"/>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2F74"/>
    <w:rsid w:val="000C38B1"/>
    <w:rsid w:val="000C41B5"/>
    <w:rsid w:val="000C5650"/>
    <w:rsid w:val="000C5A78"/>
    <w:rsid w:val="000C61EB"/>
    <w:rsid w:val="000C6683"/>
    <w:rsid w:val="000D0CFB"/>
    <w:rsid w:val="000D1D89"/>
    <w:rsid w:val="000D1E39"/>
    <w:rsid w:val="000D2CA8"/>
    <w:rsid w:val="000D32DA"/>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310D"/>
    <w:rsid w:val="000E4AAB"/>
    <w:rsid w:val="000E4B0C"/>
    <w:rsid w:val="000E4D90"/>
    <w:rsid w:val="000E5632"/>
    <w:rsid w:val="000E5ED6"/>
    <w:rsid w:val="000E6138"/>
    <w:rsid w:val="000E66CD"/>
    <w:rsid w:val="000E66D7"/>
    <w:rsid w:val="000E70E1"/>
    <w:rsid w:val="000E73AF"/>
    <w:rsid w:val="000E786F"/>
    <w:rsid w:val="000E7B0A"/>
    <w:rsid w:val="000F01EF"/>
    <w:rsid w:val="000F0ED7"/>
    <w:rsid w:val="000F2214"/>
    <w:rsid w:val="000F2628"/>
    <w:rsid w:val="000F270C"/>
    <w:rsid w:val="000F2FBC"/>
    <w:rsid w:val="000F31A0"/>
    <w:rsid w:val="000F4373"/>
    <w:rsid w:val="000F4613"/>
    <w:rsid w:val="000F4DF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07D15"/>
    <w:rsid w:val="0011024F"/>
    <w:rsid w:val="001104CE"/>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42A9"/>
    <w:rsid w:val="001248B1"/>
    <w:rsid w:val="0012615D"/>
    <w:rsid w:val="00126B29"/>
    <w:rsid w:val="00126DD3"/>
    <w:rsid w:val="00127A09"/>
    <w:rsid w:val="00130228"/>
    <w:rsid w:val="001311BF"/>
    <w:rsid w:val="00131418"/>
    <w:rsid w:val="0013160A"/>
    <w:rsid w:val="001316A7"/>
    <w:rsid w:val="00132169"/>
    <w:rsid w:val="00132C96"/>
    <w:rsid w:val="001333C2"/>
    <w:rsid w:val="0013352E"/>
    <w:rsid w:val="00133ABF"/>
    <w:rsid w:val="00133CEE"/>
    <w:rsid w:val="00135F8D"/>
    <w:rsid w:val="00136049"/>
    <w:rsid w:val="00136656"/>
    <w:rsid w:val="00136DB5"/>
    <w:rsid w:val="001370D4"/>
    <w:rsid w:val="00137120"/>
    <w:rsid w:val="001377B7"/>
    <w:rsid w:val="00137FBE"/>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5FD"/>
    <w:rsid w:val="001667F6"/>
    <w:rsid w:val="00166CDC"/>
    <w:rsid w:val="001672D3"/>
    <w:rsid w:val="00167325"/>
    <w:rsid w:val="0016750A"/>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8"/>
    <w:rsid w:val="00176B3C"/>
    <w:rsid w:val="001773E2"/>
    <w:rsid w:val="00177C84"/>
    <w:rsid w:val="00180483"/>
    <w:rsid w:val="001808D8"/>
    <w:rsid w:val="001810C0"/>
    <w:rsid w:val="001814BC"/>
    <w:rsid w:val="0018158A"/>
    <w:rsid w:val="00181F53"/>
    <w:rsid w:val="001826E2"/>
    <w:rsid w:val="0018407D"/>
    <w:rsid w:val="00184189"/>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A42"/>
    <w:rsid w:val="00191B48"/>
    <w:rsid w:val="00191CE2"/>
    <w:rsid w:val="00192146"/>
    <w:rsid w:val="00192DF7"/>
    <w:rsid w:val="001931ED"/>
    <w:rsid w:val="0019353D"/>
    <w:rsid w:val="001945CA"/>
    <w:rsid w:val="00195040"/>
    <w:rsid w:val="00195556"/>
    <w:rsid w:val="001963F0"/>
    <w:rsid w:val="00196ABA"/>
    <w:rsid w:val="00196D8B"/>
    <w:rsid w:val="0019712B"/>
    <w:rsid w:val="001A05A8"/>
    <w:rsid w:val="001A296E"/>
    <w:rsid w:val="001A32A2"/>
    <w:rsid w:val="001A34AB"/>
    <w:rsid w:val="001A36A3"/>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10CC"/>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97A"/>
    <w:rsid w:val="001D3DAC"/>
    <w:rsid w:val="001D4E9A"/>
    <w:rsid w:val="001D5019"/>
    <w:rsid w:val="001D6386"/>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237A"/>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4A"/>
    <w:rsid w:val="00204790"/>
    <w:rsid w:val="00206553"/>
    <w:rsid w:val="0020660D"/>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18D"/>
    <w:rsid w:val="002276E6"/>
    <w:rsid w:val="002277B5"/>
    <w:rsid w:val="00227816"/>
    <w:rsid w:val="002307CD"/>
    <w:rsid w:val="00230F13"/>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0F0E"/>
    <w:rsid w:val="00241127"/>
    <w:rsid w:val="0024127E"/>
    <w:rsid w:val="00242B9B"/>
    <w:rsid w:val="00242C26"/>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568"/>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564"/>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963"/>
    <w:rsid w:val="002A7B90"/>
    <w:rsid w:val="002B02D7"/>
    <w:rsid w:val="002B04AC"/>
    <w:rsid w:val="002B099C"/>
    <w:rsid w:val="002B1656"/>
    <w:rsid w:val="002B1A0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2E04"/>
    <w:rsid w:val="002D32D0"/>
    <w:rsid w:val="002D3384"/>
    <w:rsid w:val="002D35E2"/>
    <w:rsid w:val="002D4141"/>
    <w:rsid w:val="002D4C16"/>
    <w:rsid w:val="002D4C6E"/>
    <w:rsid w:val="002D4DDE"/>
    <w:rsid w:val="002D4E05"/>
    <w:rsid w:val="002D5C59"/>
    <w:rsid w:val="002D5D97"/>
    <w:rsid w:val="002D6C39"/>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555B"/>
    <w:rsid w:val="002E5799"/>
    <w:rsid w:val="002E64F8"/>
    <w:rsid w:val="002E652A"/>
    <w:rsid w:val="002E6672"/>
    <w:rsid w:val="002E7C53"/>
    <w:rsid w:val="002F0175"/>
    <w:rsid w:val="002F11BA"/>
    <w:rsid w:val="002F2E44"/>
    <w:rsid w:val="002F45D4"/>
    <w:rsid w:val="002F5774"/>
    <w:rsid w:val="002F5CB3"/>
    <w:rsid w:val="002F6581"/>
    <w:rsid w:val="002F6791"/>
    <w:rsid w:val="002F6A05"/>
    <w:rsid w:val="002F7139"/>
    <w:rsid w:val="00301419"/>
    <w:rsid w:val="00301AD3"/>
    <w:rsid w:val="00302570"/>
    <w:rsid w:val="00302841"/>
    <w:rsid w:val="00302FC1"/>
    <w:rsid w:val="00303F51"/>
    <w:rsid w:val="00304071"/>
    <w:rsid w:val="003042FD"/>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A91"/>
    <w:rsid w:val="00315B9A"/>
    <w:rsid w:val="003166F6"/>
    <w:rsid w:val="003173F2"/>
    <w:rsid w:val="003174A0"/>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3A2C"/>
    <w:rsid w:val="003342E6"/>
    <w:rsid w:val="00334D49"/>
    <w:rsid w:val="00334F64"/>
    <w:rsid w:val="003358E9"/>
    <w:rsid w:val="00335D37"/>
    <w:rsid w:val="00335DEF"/>
    <w:rsid w:val="00335FFE"/>
    <w:rsid w:val="00336824"/>
    <w:rsid w:val="00337EFD"/>
    <w:rsid w:val="0034144A"/>
    <w:rsid w:val="00341ADC"/>
    <w:rsid w:val="00341FC6"/>
    <w:rsid w:val="00342899"/>
    <w:rsid w:val="00343A8B"/>
    <w:rsid w:val="00344027"/>
    <w:rsid w:val="003445F7"/>
    <w:rsid w:val="00344D6C"/>
    <w:rsid w:val="00345B83"/>
    <w:rsid w:val="00345FC5"/>
    <w:rsid w:val="00346612"/>
    <w:rsid w:val="00346DE5"/>
    <w:rsid w:val="00346F26"/>
    <w:rsid w:val="0035027B"/>
    <w:rsid w:val="00350D71"/>
    <w:rsid w:val="00351B78"/>
    <w:rsid w:val="003521DB"/>
    <w:rsid w:val="003535F9"/>
    <w:rsid w:val="003536DC"/>
    <w:rsid w:val="00353D9A"/>
    <w:rsid w:val="003549CB"/>
    <w:rsid w:val="003571BE"/>
    <w:rsid w:val="003574D5"/>
    <w:rsid w:val="00357F13"/>
    <w:rsid w:val="003603F3"/>
    <w:rsid w:val="00360718"/>
    <w:rsid w:val="003618F9"/>
    <w:rsid w:val="00362D26"/>
    <w:rsid w:val="00363F26"/>
    <w:rsid w:val="003654EE"/>
    <w:rsid w:val="00365E3F"/>
    <w:rsid w:val="0036612D"/>
    <w:rsid w:val="0036621E"/>
    <w:rsid w:val="0036658D"/>
    <w:rsid w:val="003665B1"/>
    <w:rsid w:val="00367014"/>
    <w:rsid w:val="003679EC"/>
    <w:rsid w:val="00370E42"/>
    <w:rsid w:val="00371513"/>
    <w:rsid w:val="00372876"/>
    <w:rsid w:val="00372B46"/>
    <w:rsid w:val="00373857"/>
    <w:rsid w:val="00374577"/>
    <w:rsid w:val="0037576D"/>
    <w:rsid w:val="00376863"/>
    <w:rsid w:val="00376909"/>
    <w:rsid w:val="00377F6F"/>
    <w:rsid w:val="0038012A"/>
    <w:rsid w:val="0038058C"/>
    <w:rsid w:val="003809C1"/>
    <w:rsid w:val="00380D9B"/>
    <w:rsid w:val="003821F6"/>
    <w:rsid w:val="003823F2"/>
    <w:rsid w:val="0038244C"/>
    <w:rsid w:val="00383379"/>
    <w:rsid w:val="0038463C"/>
    <w:rsid w:val="00384A81"/>
    <w:rsid w:val="00384B29"/>
    <w:rsid w:val="00384BA8"/>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49AA"/>
    <w:rsid w:val="003A620A"/>
    <w:rsid w:val="003A6B76"/>
    <w:rsid w:val="003A7D7B"/>
    <w:rsid w:val="003B178E"/>
    <w:rsid w:val="003B179D"/>
    <w:rsid w:val="003B199B"/>
    <w:rsid w:val="003B1A90"/>
    <w:rsid w:val="003B2761"/>
    <w:rsid w:val="003B2F48"/>
    <w:rsid w:val="003B3C35"/>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70D8"/>
    <w:rsid w:val="003D7BE6"/>
    <w:rsid w:val="003D7BEF"/>
    <w:rsid w:val="003D7FC9"/>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400099"/>
    <w:rsid w:val="004008D5"/>
    <w:rsid w:val="00400B11"/>
    <w:rsid w:val="004010FA"/>
    <w:rsid w:val="00401929"/>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05D2"/>
    <w:rsid w:val="0042118B"/>
    <w:rsid w:val="00421866"/>
    <w:rsid w:val="00421B67"/>
    <w:rsid w:val="00422745"/>
    <w:rsid w:val="00422D88"/>
    <w:rsid w:val="00422D8E"/>
    <w:rsid w:val="0042321A"/>
    <w:rsid w:val="0042369C"/>
    <w:rsid w:val="00424527"/>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4A0"/>
    <w:rsid w:val="00443B9A"/>
    <w:rsid w:val="00443EBD"/>
    <w:rsid w:val="00443F99"/>
    <w:rsid w:val="004448AF"/>
    <w:rsid w:val="00445BC3"/>
    <w:rsid w:val="00445C30"/>
    <w:rsid w:val="004463F9"/>
    <w:rsid w:val="00446798"/>
    <w:rsid w:val="00446B9F"/>
    <w:rsid w:val="00447614"/>
    <w:rsid w:val="0044775C"/>
    <w:rsid w:val="00450618"/>
    <w:rsid w:val="00450ED4"/>
    <w:rsid w:val="00451883"/>
    <w:rsid w:val="00451B77"/>
    <w:rsid w:val="00451F64"/>
    <w:rsid w:val="00452198"/>
    <w:rsid w:val="0045388C"/>
    <w:rsid w:val="004543FE"/>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700C3"/>
    <w:rsid w:val="004711E0"/>
    <w:rsid w:val="004718FD"/>
    <w:rsid w:val="0047248E"/>
    <w:rsid w:val="004726A6"/>
    <w:rsid w:val="00472700"/>
    <w:rsid w:val="00472F59"/>
    <w:rsid w:val="00473A5A"/>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4E8"/>
    <w:rsid w:val="00492F53"/>
    <w:rsid w:val="004934C9"/>
    <w:rsid w:val="00493A48"/>
    <w:rsid w:val="00494739"/>
    <w:rsid w:val="00494A01"/>
    <w:rsid w:val="00494B12"/>
    <w:rsid w:val="00494E5E"/>
    <w:rsid w:val="004951E5"/>
    <w:rsid w:val="0049551B"/>
    <w:rsid w:val="0049562A"/>
    <w:rsid w:val="00496545"/>
    <w:rsid w:val="0049655D"/>
    <w:rsid w:val="00496A54"/>
    <w:rsid w:val="0049712A"/>
    <w:rsid w:val="004979AB"/>
    <w:rsid w:val="004A0171"/>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1DF7"/>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F88"/>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4596"/>
    <w:rsid w:val="004F4A10"/>
    <w:rsid w:val="004F66D2"/>
    <w:rsid w:val="004F6EFB"/>
    <w:rsid w:val="004F7289"/>
    <w:rsid w:val="004F72A1"/>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78C"/>
    <w:rsid w:val="0052482E"/>
    <w:rsid w:val="00527CF8"/>
    <w:rsid w:val="005301D8"/>
    <w:rsid w:val="00530C13"/>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704A"/>
    <w:rsid w:val="00537336"/>
    <w:rsid w:val="005378C2"/>
    <w:rsid w:val="00540191"/>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A15"/>
    <w:rsid w:val="00556EF0"/>
    <w:rsid w:val="00560AAF"/>
    <w:rsid w:val="00560FA5"/>
    <w:rsid w:val="0056120E"/>
    <w:rsid w:val="00561235"/>
    <w:rsid w:val="00563128"/>
    <w:rsid w:val="005632FC"/>
    <w:rsid w:val="005641C0"/>
    <w:rsid w:val="005644C3"/>
    <w:rsid w:val="00566198"/>
    <w:rsid w:val="0056629A"/>
    <w:rsid w:val="00566802"/>
    <w:rsid w:val="00566DBE"/>
    <w:rsid w:val="0056715C"/>
    <w:rsid w:val="0056731D"/>
    <w:rsid w:val="00567BF2"/>
    <w:rsid w:val="00567DB6"/>
    <w:rsid w:val="0057079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33C7"/>
    <w:rsid w:val="005836D8"/>
    <w:rsid w:val="00584171"/>
    <w:rsid w:val="00584685"/>
    <w:rsid w:val="0058504F"/>
    <w:rsid w:val="0058638A"/>
    <w:rsid w:val="00586834"/>
    <w:rsid w:val="00586DC7"/>
    <w:rsid w:val="0058744A"/>
    <w:rsid w:val="005875E1"/>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5D81"/>
    <w:rsid w:val="005A5EB7"/>
    <w:rsid w:val="005A6274"/>
    <w:rsid w:val="005A6B3E"/>
    <w:rsid w:val="005A6E78"/>
    <w:rsid w:val="005A6FF7"/>
    <w:rsid w:val="005A71A9"/>
    <w:rsid w:val="005A7767"/>
    <w:rsid w:val="005A7C26"/>
    <w:rsid w:val="005B0B35"/>
    <w:rsid w:val="005B139F"/>
    <w:rsid w:val="005B18A4"/>
    <w:rsid w:val="005B1BAB"/>
    <w:rsid w:val="005B1DAD"/>
    <w:rsid w:val="005B20E1"/>
    <w:rsid w:val="005B21E8"/>
    <w:rsid w:val="005B2BAC"/>
    <w:rsid w:val="005B2C37"/>
    <w:rsid w:val="005B2C5E"/>
    <w:rsid w:val="005B31DB"/>
    <w:rsid w:val="005B3934"/>
    <w:rsid w:val="005B3A9E"/>
    <w:rsid w:val="005B3CC0"/>
    <w:rsid w:val="005B3D1B"/>
    <w:rsid w:val="005B467B"/>
    <w:rsid w:val="005B586D"/>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2F62"/>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2C2C"/>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A16"/>
    <w:rsid w:val="005F5C44"/>
    <w:rsid w:val="005F60AF"/>
    <w:rsid w:val="005F699B"/>
    <w:rsid w:val="005F69C3"/>
    <w:rsid w:val="005F7A0A"/>
    <w:rsid w:val="0060021B"/>
    <w:rsid w:val="006007CC"/>
    <w:rsid w:val="0060154D"/>
    <w:rsid w:val="00601E86"/>
    <w:rsid w:val="00602A37"/>
    <w:rsid w:val="00603907"/>
    <w:rsid w:val="00603CBA"/>
    <w:rsid w:val="006045DC"/>
    <w:rsid w:val="006046E2"/>
    <w:rsid w:val="00604CF2"/>
    <w:rsid w:val="00604F87"/>
    <w:rsid w:val="0060558D"/>
    <w:rsid w:val="006056A8"/>
    <w:rsid w:val="00605767"/>
    <w:rsid w:val="00605BB8"/>
    <w:rsid w:val="0060610C"/>
    <w:rsid w:val="006061F8"/>
    <w:rsid w:val="006064A5"/>
    <w:rsid w:val="0060695E"/>
    <w:rsid w:val="0060708B"/>
    <w:rsid w:val="00610949"/>
    <w:rsid w:val="00610F41"/>
    <w:rsid w:val="00611454"/>
    <w:rsid w:val="006117B7"/>
    <w:rsid w:val="0061243C"/>
    <w:rsid w:val="00613141"/>
    <w:rsid w:val="006135EC"/>
    <w:rsid w:val="0061389B"/>
    <w:rsid w:val="0061458F"/>
    <w:rsid w:val="00614913"/>
    <w:rsid w:val="0061579D"/>
    <w:rsid w:val="00616468"/>
    <w:rsid w:val="0061720D"/>
    <w:rsid w:val="00617637"/>
    <w:rsid w:val="006203A6"/>
    <w:rsid w:val="006204FE"/>
    <w:rsid w:val="006207D4"/>
    <w:rsid w:val="006209E2"/>
    <w:rsid w:val="00620EE4"/>
    <w:rsid w:val="00621321"/>
    <w:rsid w:val="006217C8"/>
    <w:rsid w:val="006217CD"/>
    <w:rsid w:val="00621B9F"/>
    <w:rsid w:val="00621BFE"/>
    <w:rsid w:val="006226F3"/>
    <w:rsid w:val="006231FA"/>
    <w:rsid w:val="00623790"/>
    <w:rsid w:val="00623A22"/>
    <w:rsid w:val="00623D0D"/>
    <w:rsid w:val="006254E2"/>
    <w:rsid w:val="0062562C"/>
    <w:rsid w:val="00625C20"/>
    <w:rsid w:val="00625F29"/>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604"/>
    <w:rsid w:val="00634792"/>
    <w:rsid w:val="00634AFE"/>
    <w:rsid w:val="006356E3"/>
    <w:rsid w:val="0063571F"/>
    <w:rsid w:val="00635C79"/>
    <w:rsid w:val="00635D44"/>
    <w:rsid w:val="00636775"/>
    <w:rsid w:val="006373C4"/>
    <w:rsid w:val="00637B68"/>
    <w:rsid w:val="00637C0F"/>
    <w:rsid w:val="00640002"/>
    <w:rsid w:val="00640279"/>
    <w:rsid w:val="00640D82"/>
    <w:rsid w:val="00640E65"/>
    <w:rsid w:val="0064101D"/>
    <w:rsid w:val="006410FE"/>
    <w:rsid w:val="0064139F"/>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4C7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3AB"/>
    <w:rsid w:val="00683EB8"/>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1422"/>
    <w:rsid w:val="006A1579"/>
    <w:rsid w:val="006A20A0"/>
    <w:rsid w:val="006A2ED8"/>
    <w:rsid w:val="006A4539"/>
    <w:rsid w:val="006A45FE"/>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1C82"/>
    <w:rsid w:val="006C1EBA"/>
    <w:rsid w:val="006C2296"/>
    <w:rsid w:val="006C24C7"/>
    <w:rsid w:val="006C261B"/>
    <w:rsid w:val="006C2CCD"/>
    <w:rsid w:val="006C3013"/>
    <w:rsid w:val="006C34DD"/>
    <w:rsid w:val="006C39B4"/>
    <w:rsid w:val="006C4026"/>
    <w:rsid w:val="006C40A6"/>
    <w:rsid w:val="006C410E"/>
    <w:rsid w:val="006C55C5"/>
    <w:rsid w:val="006C5DD8"/>
    <w:rsid w:val="006C6091"/>
    <w:rsid w:val="006C6AE6"/>
    <w:rsid w:val="006C6C9A"/>
    <w:rsid w:val="006C6EA3"/>
    <w:rsid w:val="006C7010"/>
    <w:rsid w:val="006C7504"/>
    <w:rsid w:val="006C7BBB"/>
    <w:rsid w:val="006D13F0"/>
    <w:rsid w:val="006D14AF"/>
    <w:rsid w:val="006D1C66"/>
    <w:rsid w:val="006D200E"/>
    <w:rsid w:val="006D26D8"/>
    <w:rsid w:val="006D2A1C"/>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5DC"/>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B2C"/>
    <w:rsid w:val="00700CD7"/>
    <w:rsid w:val="00702317"/>
    <w:rsid w:val="0070265B"/>
    <w:rsid w:val="007028B5"/>
    <w:rsid w:val="007030C4"/>
    <w:rsid w:val="007030FE"/>
    <w:rsid w:val="00704249"/>
    <w:rsid w:val="00704581"/>
    <w:rsid w:val="00706D5C"/>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2368"/>
    <w:rsid w:val="00733D6B"/>
    <w:rsid w:val="007342BC"/>
    <w:rsid w:val="007345D0"/>
    <w:rsid w:val="00734882"/>
    <w:rsid w:val="00734EA9"/>
    <w:rsid w:val="00735AA7"/>
    <w:rsid w:val="00740426"/>
    <w:rsid w:val="00740C27"/>
    <w:rsid w:val="00740CDF"/>
    <w:rsid w:val="0074168D"/>
    <w:rsid w:val="007418FC"/>
    <w:rsid w:val="00741B06"/>
    <w:rsid w:val="00742E32"/>
    <w:rsid w:val="00743C77"/>
    <w:rsid w:val="00743DD5"/>
    <w:rsid w:val="00743EB6"/>
    <w:rsid w:val="00744DB2"/>
    <w:rsid w:val="00745C45"/>
    <w:rsid w:val="00745FC5"/>
    <w:rsid w:val="00747382"/>
    <w:rsid w:val="0074757C"/>
    <w:rsid w:val="00747672"/>
    <w:rsid w:val="00747FE1"/>
    <w:rsid w:val="0075150D"/>
    <w:rsid w:val="007524E7"/>
    <w:rsid w:val="007532DD"/>
    <w:rsid w:val="00753B42"/>
    <w:rsid w:val="00753F14"/>
    <w:rsid w:val="007549E8"/>
    <w:rsid w:val="00754EDF"/>
    <w:rsid w:val="00755549"/>
    <w:rsid w:val="0075618B"/>
    <w:rsid w:val="00756BB7"/>
    <w:rsid w:val="007576B1"/>
    <w:rsid w:val="00757DBE"/>
    <w:rsid w:val="00760555"/>
    <w:rsid w:val="007619E1"/>
    <w:rsid w:val="00762977"/>
    <w:rsid w:val="00762FE5"/>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3C6A"/>
    <w:rsid w:val="00774271"/>
    <w:rsid w:val="00775AE6"/>
    <w:rsid w:val="00776BA6"/>
    <w:rsid w:val="00776C10"/>
    <w:rsid w:val="00776DFE"/>
    <w:rsid w:val="00780547"/>
    <w:rsid w:val="00781600"/>
    <w:rsid w:val="00782C97"/>
    <w:rsid w:val="0078414C"/>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AF1"/>
    <w:rsid w:val="007C0E44"/>
    <w:rsid w:val="007C155F"/>
    <w:rsid w:val="007C2509"/>
    <w:rsid w:val="007C26E2"/>
    <w:rsid w:val="007C2D4A"/>
    <w:rsid w:val="007C2E56"/>
    <w:rsid w:val="007C39BE"/>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181"/>
    <w:rsid w:val="007D4B68"/>
    <w:rsid w:val="007D5326"/>
    <w:rsid w:val="007D61ED"/>
    <w:rsid w:val="007D671D"/>
    <w:rsid w:val="007D7760"/>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0FB"/>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AB8"/>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3ECE"/>
    <w:rsid w:val="008443B5"/>
    <w:rsid w:val="008451AB"/>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77A"/>
    <w:rsid w:val="0085382F"/>
    <w:rsid w:val="00853F5E"/>
    <w:rsid w:val="0085517E"/>
    <w:rsid w:val="008554E3"/>
    <w:rsid w:val="00855684"/>
    <w:rsid w:val="008575EE"/>
    <w:rsid w:val="008618FF"/>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327F"/>
    <w:rsid w:val="00875505"/>
    <w:rsid w:val="0087660D"/>
    <w:rsid w:val="008766F8"/>
    <w:rsid w:val="00876CFB"/>
    <w:rsid w:val="00877BF7"/>
    <w:rsid w:val="00877F75"/>
    <w:rsid w:val="0088005C"/>
    <w:rsid w:val="0088023E"/>
    <w:rsid w:val="0088047B"/>
    <w:rsid w:val="008809A0"/>
    <w:rsid w:val="00880F25"/>
    <w:rsid w:val="008810B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60A"/>
    <w:rsid w:val="00892977"/>
    <w:rsid w:val="00892C94"/>
    <w:rsid w:val="00892E4C"/>
    <w:rsid w:val="00892FF2"/>
    <w:rsid w:val="00893BB3"/>
    <w:rsid w:val="00893BE1"/>
    <w:rsid w:val="008941F8"/>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CD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A19"/>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6C24"/>
    <w:rsid w:val="008E7771"/>
    <w:rsid w:val="008E7AA3"/>
    <w:rsid w:val="008F00C5"/>
    <w:rsid w:val="008F05E5"/>
    <w:rsid w:val="008F0DCB"/>
    <w:rsid w:val="008F189E"/>
    <w:rsid w:val="008F18B7"/>
    <w:rsid w:val="008F2236"/>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472"/>
    <w:rsid w:val="00914AA6"/>
    <w:rsid w:val="00914C56"/>
    <w:rsid w:val="009158B1"/>
    <w:rsid w:val="00915E11"/>
    <w:rsid w:val="0091626E"/>
    <w:rsid w:val="00916431"/>
    <w:rsid w:val="00920066"/>
    <w:rsid w:val="00920269"/>
    <w:rsid w:val="0092109B"/>
    <w:rsid w:val="009211FA"/>
    <w:rsid w:val="00921CA7"/>
    <w:rsid w:val="0092206D"/>
    <w:rsid w:val="00924DE7"/>
    <w:rsid w:val="00925684"/>
    <w:rsid w:val="00926548"/>
    <w:rsid w:val="00926BEB"/>
    <w:rsid w:val="009271E5"/>
    <w:rsid w:val="00927AAC"/>
    <w:rsid w:val="0093053C"/>
    <w:rsid w:val="00930E6E"/>
    <w:rsid w:val="00931E9A"/>
    <w:rsid w:val="0093231C"/>
    <w:rsid w:val="00932995"/>
    <w:rsid w:val="00932C67"/>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951"/>
    <w:rsid w:val="00974D53"/>
    <w:rsid w:val="009755B8"/>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158"/>
    <w:rsid w:val="009C048E"/>
    <w:rsid w:val="009C0538"/>
    <w:rsid w:val="009C0BF1"/>
    <w:rsid w:val="009C1B35"/>
    <w:rsid w:val="009C25ED"/>
    <w:rsid w:val="009C2B7F"/>
    <w:rsid w:val="009C335D"/>
    <w:rsid w:val="009C43A8"/>
    <w:rsid w:val="009C4BA0"/>
    <w:rsid w:val="009C5BEA"/>
    <w:rsid w:val="009C6346"/>
    <w:rsid w:val="009C6B34"/>
    <w:rsid w:val="009C746E"/>
    <w:rsid w:val="009C76B9"/>
    <w:rsid w:val="009C7C08"/>
    <w:rsid w:val="009D041E"/>
    <w:rsid w:val="009D0A28"/>
    <w:rsid w:val="009D1E20"/>
    <w:rsid w:val="009D28FA"/>
    <w:rsid w:val="009D32FA"/>
    <w:rsid w:val="009D5E76"/>
    <w:rsid w:val="009D6A98"/>
    <w:rsid w:val="009D6ADD"/>
    <w:rsid w:val="009D7029"/>
    <w:rsid w:val="009D72EE"/>
    <w:rsid w:val="009D77E1"/>
    <w:rsid w:val="009D7CEB"/>
    <w:rsid w:val="009E035A"/>
    <w:rsid w:val="009E132D"/>
    <w:rsid w:val="009E1E13"/>
    <w:rsid w:val="009E1E40"/>
    <w:rsid w:val="009E1EE7"/>
    <w:rsid w:val="009E58E2"/>
    <w:rsid w:val="009E5F32"/>
    <w:rsid w:val="009E5F49"/>
    <w:rsid w:val="009E5F66"/>
    <w:rsid w:val="009E6144"/>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1851"/>
    <w:rsid w:val="00A023E9"/>
    <w:rsid w:val="00A02827"/>
    <w:rsid w:val="00A02B69"/>
    <w:rsid w:val="00A03902"/>
    <w:rsid w:val="00A04CBE"/>
    <w:rsid w:val="00A04D53"/>
    <w:rsid w:val="00A054BA"/>
    <w:rsid w:val="00A061E9"/>
    <w:rsid w:val="00A06262"/>
    <w:rsid w:val="00A062A5"/>
    <w:rsid w:val="00A06A95"/>
    <w:rsid w:val="00A0743B"/>
    <w:rsid w:val="00A07F28"/>
    <w:rsid w:val="00A07FAB"/>
    <w:rsid w:val="00A10122"/>
    <w:rsid w:val="00A10AF5"/>
    <w:rsid w:val="00A10D0A"/>
    <w:rsid w:val="00A1101A"/>
    <w:rsid w:val="00A110A3"/>
    <w:rsid w:val="00A11580"/>
    <w:rsid w:val="00A11912"/>
    <w:rsid w:val="00A11919"/>
    <w:rsid w:val="00A11DCC"/>
    <w:rsid w:val="00A11EC3"/>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2B4"/>
    <w:rsid w:val="00A2099D"/>
    <w:rsid w:val="00A20CE9"/>
    <w:rsid w:val="00A212F5"/>
    <w:rsid w:val="00A225C8"/>
    <w:rsid w:val="00A234F0"/>
    <w:rsid w:val="00A23B62"/>
    <w:rsid w:val="00A24066"/>
    <w:rsid w:val="00A250FE"/>
    <w:rsid w:val="00A252AB"/>
    <w:rsid w:val="00A2538E"/>
    <w:rsid w:val="00A2562B"/>
    <w:rsid w:val="00A25744"/>
    <w:rsid w:val="00A25A70"/>
    <w:rsid w:val="00A268A9"/>
    <w:rsid w:val="00A26972"/>
    <w:rsid w:val="00A27711"/>
    <w:rsid w:val="00A30951"/>
    <w:rsid w:val="00A30B96"/>
    <w:rsid w:val="00A30E67"/>
    <w:rsid w:val="00A314E4"/>
    <w:rsid w:val="00A31E20"/>
    <w:rsid w:val="00A32A3E"/>
    <w:rsid w:val="00A32B79"/>
    <w:rsid w:val="00A330F7"/>
    <w:rsid w:val="00A33B11"/>
    <w:rsid w:val="00A33B65"/>
    <w:rsid w:val="00A33D2F"/>
    <w:rsid w:val="00A3413C"/>
    <w:rsid w:val="00A3454B"/>
    <w:rsid w:val="00A34B11"/>
    <w:rsid w:val="00A35207"/>
    <w:rsid w:val="00A35EB8"/>
    <w:rsid w:val="00A36039"/>
    <w:rsid w:val="00A3798B"/>
    <w:rsid w:val="00A37B8B"/>
    <w:rsid w:val="00A40344"/>
    <w:rsid w:val="00A40F54"/>
    <w:rsid w:val="00A42004"/>
    <w:rsid w:val="00A42F88"/>
    <w:rsid w:val="00A43446"/>
    <w:rsid w:val="00A44108"/>
    <w:rsid w:val="00A47879"/>
    <w:rsid w:val="00A478C3"/>
    <w:rsid w:val="00A47997"/>
    <w:rsid w:val="00A47A74"/>
    <w:rsid w:val="00A5052D"/>
    <w:rsid w:val="00A50885"/>
    <w:rsid w:val="00A50F24"/>
    <w:rsid w:val="00A51190"/>
    <w:rsid w:val="00A516C8"/>
    <w:rsid w:val="00A518F0"/>
    <w:rsid w:val="00A51E7A"/>
    <w:rsid w:val="00A52A0A"/>
    <w:rsid w:val="00A52C8E"/>
    <w:rsid w:val="00A52DA1"/>
    <w:rsid w:val="00A53235"/>
    <w:rsid w:val="00A53DDE"/>
    <w:rsid w:val="00A53F2A"/>
    <w:rsid w:val="00A54308"/>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55EC"/>
    <w:rsid w:val="00A65D1F"/>
    <w:rsid w:val="00A66216"/>
    <w:rsid w:val="00A66C26"/>
    <w:rsid w:val="00A66D70"/>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35E"/>
    <w:rsid w:val="00A935CC"/>
    <w:rsid w:val="00A93732"/>
    <w:rsid w:val="00A93CDF"/>
    <w:rsid w:val="00A948CA"/>
    <w:rsid w:val="00A95129"/>
    <w:rsid w:val="00A951D7"/>
    <w:rsid w:val="00A95B3D"/>
    <w:rsid w:val="00A9656A"/>
    <w:rsid w:val="00A97995"/>
    <w:rsid w:val="00A97D24"/>
    <w:rsid w:val="00A97DDD"/>
    <w:rsid w:val="00AA0238"/>
    <w:rsid w:val="00AA0570"/>
    <w:rsid w:val="00AA0846"/>
    <w:rsid w:val="00AA148A"/>
    <w:rsid w:val="00AA1A80"/>
    <w:rsid w:val="00AA2B93"/>
    <w:rsid w:val="00AA2CD6"/>
    <w:rsid w:val="00AA2FF5"/>
    <w:rsid w:val="00AA38BD"/>
    <w:rsid w:val="00AA3BBA"/>
    <w:rsid w:val="00AA42AB"/>
    <w:rsid w:val="00AA49B0"/>
    <w:rsid w:val="00AA52E6"/>
    <w:rsid w:val="00AA535A"/>
    <w:rsid w:val="00AA65D0"/>
    <w:rsid w:val="00AA7105"/>
    <w:rsid w:val="00AA76ED"/>
    <w:rsid w:val="00AB0267"/>
    <w:rsid w:val="00AB11D4"/>
    <w:rsid w:val="00AB127D"/>
    <w:rsid w:val="00AB1487"/>
    <w:rsid w:val="00AB1737"/>
    <w:rsid w:val="00AB2833"/>
    <w:rsid w:val="00AB286E"/>
    <w:rsid w:val="00AB2D10"/>
    <w:rsid w:val="00AB2F27"/>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31"/>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327"/>
    <w:rsid w:val="00AF245A"/>
    <w:rsid w:val="00AF4679"/>
    <w:rsid w:val="00AF4B18"/>
    <w:rsid w:val="00AF5788"/>
    <w:rsid w:val="00AF7511"/>
    <w:rsid w:val="00AF7568"/>
    <w:rsid w:val="00AF788A"/>
    <w:rsid w:val="00AF7A47"/>
    <w:rsid w:val="00B00010"/>
    <w:rsid w:val="00B008A2"/>
    <w:rsid w:val="00B0173F"/>
    <w:rsid w:val="00B01866"/>
    <w:rsid w:val="00B01EF6"/>
    <w:rsid w:val="00B02241"/>
    <w:rsid w:val="00B02446"/>
    <w:rsid w:val="00B03591"/>
    <w:rsid w:val="00B038C4"/>
    <w:rsid w:val="00B04354"/>
    <w:rsid w:val="00B047F5"/>
    <w:rsid w:val="00B055F1"/>
    <w:rsid w:val="00B05AE3"/>
    <w:rsid w:val="00B05BA6"/>
    <w:rsid w:val="00B072A7"/>
    <w:rsid w:val="00B07A57"/>
    <w:rsid w:val="00B10B68"/>
    <w:rsid w:val="00B10C43"/>
    <w:rsid w:val="00B10ED2"/>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5E1"/>
    <w:rsid w:val="00B4291B"/>
    <w:rsid w:val="00B43208"/>
    <w:rsid w:val="00B4401D"/>
    <w:rsid w:val="00B447A6"/>
    <w:rsid w:val="00B44B01"/>
    <w:rsid w:val="00B44B23"/>
    <w:rsid w:val="00B44BDE"/>
    <w:rsid w:val="00B4574F"/>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364"/>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7137"/>
    <w:rsid w:val="00B87151"/>
    <w:rsid w:val="00B87BD1"/>
    <w:rsid w:val="00B90A18"/>
    <w:rsid w:val="00B90D0E"/>
    <w:rsid w:val="00B9238C"/>
    <w:rsid w:val="00B937D0"/>
    <w:rsid w:val="00B944A9"/>
    <w:rsid w:val="00B96F6A"/>
    <w:rsid w:val="00B973BC"/>
    <w:rsid w:val="00B97C2D"/>
    <w:rsid w:val="00BA003C"/>
    <w:rsid w:val="00BA10F6"/>
    <w:rsid w:val="00BA1912"/>
    <w:rsid w:val="00BA1EC8"/>
    <w:rsid w:val="00BA21D8"/>
    <w:rsid w:val="00BA27BF"/>
    <w:rsid w:val="00BA2BBA"/>
    <w:rsid w:val="00BA3EC4"/>
    <w:rsid w:val="00BA415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4FD5"/>
    <w:rsid w:val="00BB5EAA"/>
    <w:rsid w:val="00BB651A"/>
    <w:rsid w:val="00BB6F53"/>
    <w:rsid w:val="00BB7638"/>
    <w:rsid w:val="00BC0894"/>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EA9"/>
    <w:rsid w:val="00BF5204"/>
    <w:rsid w:val="00BF55D7"/>
    <w:rsid w:val="00BF6479"/>
    <w:rsid w:val="00BF67F9"/>
    <w:rsid w:val="00BF6A29"/>
    <w:rsid w:val="00C00BCD"/>
    <w:rsid w:val="00C00CCE"/>
    <w:rsid w:val="00C02414"/>
    <w:rsid w:val="00C02791"/>
    <w:rsid w:val="00C0297A"/>
    <w:rsid w:val="00C02E3A"/>
    <w:rsid w:val="00C039A4"/>
    <w:rsid w:val="00C041CA"/>
    <w:rsid w:val="00C047B3"/>
    <w:rsid w:val="00C06B28"/>
    <w:rsid w:val="00C072EA"/>
    <w:rsid w:val="00C07FFA"/>
    <w:rsid w:val="00C109AB"/>
    <w:rsid w:val="00C11796"/>
    <w:rsid w:val="00C117CC"/>
    <w:rsid w:val="00C133FD"/>
    <w:rsid w:val="00C13A2A"/>
    <w:rsid w:val="00C1410F"/>
    <w:rsid w:val="00C14611"/>
    <w:rsid w:val="00C146A4"/>
    <w:rsid w:val="00C14CDF"/>
    <w:rsid w:val="00C168BE"/>
    <w:rsid w:val="00C16922"/>
    <w:rsid w:val="00C16A13"/>
    <w:rsid w:val="00C17617"/>
    <w:rsid w:val="00C20367"/>
    <w:rsid w:val="00C207BD"/>
    <w:rsid w:val="00C2096C"/>
    <w:rsid w:val="00C21360"/>
    <w:rsid w:val="00C2178E"/>
    <w:rsid w:val="00C21E33"/>
    <w:rsid w:val="00C228E2"/>
    <w:rsid w:val="00C23581"/>
    <w:rsid w:val="00C23C52"/>
    <w:rsid w:val="00C2450B"/>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C82"/>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64"/>
    <w:rsid w:val="00C4499B"/>
    <w:rsid w:val="00C44A6A"/>
    <w:rsid w:val="00C45B31"/>
    <w:rsid w:val="00C4636E"/>
    <w:rsid w:val="00C46565"/>
    <w:rsid w:val="00C470B1"/>
    <w:rsid w:val="00C474E6"/>
    <w:rsid w:val="00C50163"/>
    <w:rsid w:val="00C5038D"/>
    <w:rsid w:val="00C50427"/>
    <w:rsid w:val="00C50E23"/>
    <w:rsid w:val="00C51C45"/>
    <w:rsid w:val="00C52536"/>
    <w:rsid w:val="00C526AA"/>
    <w:rsid w:val="00C53D5B"/>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5B3"/>
    <w:rsid w:val="00C807BD"/>
    <w:rsid w:val="00C82BC5"/>
    <w:rsid w:val="00C82D82"/>
    <w:rsid w:val="00C82F43"/>
    <w:rsid w:val="00C8335E"/>
    <w:rsid w:val="00C837E7"/>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14A"/>
    <w:rsid w:val="00CA3BB3"/>
    <w:rsid w:val="00CA443A"/>
    <w:rsid w:val="00CA4973"/>
    <w:rsid w:val="00CA531E"/>
    <w:rsid w:val="00CA6723"/>
    <w:rsid w:val="00CB0058"/>
    <w:rsid w:val="00CB0838"/>
    <w:rsid w:val="00CB1BCD"/>
    <w:rsid w:val="00CB1E00"/>
    <w:rsid w:val="00CB27C9"/>
    <w:rsid w:val="00CB282A"/>
    <w:rsid w:val="00CB29F8"/>
    <w:rsid w:val="00CB2AD4"/>
    <w:rsid w:val="00CB35CE"/>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07C"/>
    <w:rsid w:val="00CC2772"/>
    <w:rsid w:val="00CC29FA"/>
    <w:rsid w:val="00CC2B92"/>
    <w:rsid w:val="00CC304A"/>
    <w:rsid w:val="00CC3434"/>
    <w:rsid w:val="00CC3AD0"/>
    <w:rsid w:val="00CC4558"/>
    <w:rsid w:val="00CC5C54"/>
    <w:rsid w:val="00CC5E4F"/>
    <w:rsid w:val="00CC6678"/>
    <w:rsid w:val="00CC736B"/>
    <w:rsid w:val="00CC73CB"/>
    <w:rsid w:val="00CC7479"/>
    <w:rsid w:val="00CC74EB"/>
    <w:rsid w:val="00CD098F"/>
    <w:rsid w:val="00CD15EE"/>
    <w:rsid w:val="00CD1959"/>
    <w:rsid w:val="00CD4E7B"/>
    <w:rsid w:val="00CD52D7"/>
    <w:rsid w:val="00CD68C1"/>
    <w:rsid w:val="00CD6F30"/>
    <w:rsid w:val="00CD7DD4"/>
    <w:rsid w:val="00CE01C6"/>
    <w:rsid w:val="00CE0414"/>
    <w:rsid w:val="00CE1773"/>
    <w:rsid w:val="00CE236E"/>
    <w:rsid w:val="00CE26EC"/>
    <w:rsid w:val="00CE2711"/>
    <w:rsid w:val="00CE291D"/>
    <w:rsid w:val="00CE3481"/>
    <w:rsid w:val="00CE3DCC"/>
    <w:rsid w:val="00CE417B"/>
    <w:rsid w:val="00CE4F8E"/>
    <w:rsid w:val="00CE5071"/>
    <w:rsid w:val="00CE5076"/>
    <w:rsid w:val="00CE5A96"/>
    <w:rsid w:val="00CE61BE"/>
    <w:rsid w:val="00CE6A60"/>
    <w:rsid w:val="00CE7127"/>
    <w:rsid w:val="00CE7B28"/>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129"/>
    <w:rsid w:val="00D02397"/>
    <w:rsid w:val="00D02703"/>
    <w:rsid w:val="00D04427"/>
    <w:rsid w:val="00D04537"/>
    <w:rsid w:val="00D046E9"/>
    <w:rsid w:val="00D04B90"/>
    <w:rsid w:val="00D05523"/>
    <w:rsid w:val="00D057CD"/>
    <w:rsid w:val="00D05A62"/>
    <w:rsid w:val="00D05DDF"/>
    <w:rsid w:val="00D06013"/>
    <w:rsid w:val="00D071A9"/>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233"/>
    <w:rsid w:val="00D30BD1"/>
    <w:rsid w:val="00D30F82"/>
    <w:rsid w:val="00D31B3A"/>
    <w:rsid w:val="00D31EE5"/>
    <w:rsid w:val="00D32591"/>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00D"/>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394"/>
    <w:rsid w:val="00D70D8D"/>
    <w:rsid w:val="00D71426"/>
    <w:rsid w:val="00D71615"/>
    <w:rsid w:val="00D7174D"/>
    <w:rsid w:val="00D71C40"/>
    <w:rsid w:val="00D746F2"/>
    <w:rsid w:val="00D75D2F"/>
    <w:rsid w:val="00D764FC"/>
    <w:rsid w:val="00D766D1"/>
    <w:rsid w:val="00D7684F"/>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195E"/>
    <w:rsid w:val="00D9230F"/>
    <w:rsid w:val="00D93BB2"/>
    <w:rsid w:val="00D9479B"/>
    <w:rsid w:val="00D94892"/>
    <w:rsid w:val="00D94B6E"/>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30B8"/>
    <w:rsid w:val="00DB41EC"/>
    <w:rsid w:val="00DB4277"/>
    <w:rsid w:val="00DB5753"/>
    <w:rsid w:val="00DB7085"/>
    <w:rsid w:val="00DB7149"/>
    <w:rsid w:val="00DC079A"/>
    <w:rsid w:val="00DC21A9"/>
    <w:rsid w:val="00DC2368"/>
    <w:rsid w:val="00DC259F"/>
    <w:rsid w:val="00DC386F"/>
    <w:rsid w:val="00DC3D2A"/>
    <w:rsid w:val="00DC43B2"/>
    <w:rsid w:val="00DC4D4F"/>
    <w:rsid w:val="00DC4F82"/>
    <w:rsid w:val="00DC6AFB"/>
    <w:rsid w:val="00DC6D25"/>
    <w:rsid w:val="00DC7D15"/>
    <w:rsid w:val="00DC7F13"/>
    <w:rsid w:val="00DD0AB8"/>
    <w:rsid w:val="00DD2253"/>
    <w:rsid w:val="00DD2906"/>
    <w:rsid w:val="00DD2D51"/>
    <w:rsid w:val="00DD39EB"/>
    <w:rsid w:val="00DD3CB0"/>
    <w:rsid w:val="00DD5056"/>
    <w:rsid w:val="00DD548A"/>
    <w:rsid w:val="00DD5A28"/>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391"/>
    <w:rsid w:val="00E06950"/>
    <w:rsid w:val="00E06E87"/>
    <w:rsid w:val="00E0717C"/>
    <w:rsid w:val="00E07398"/>
    <w:rsid w:val="00E1068D"/>
    <w:rsid w:val="00E10882"/>
    <w:rsid w:val="00E10A13"/>
    <w:rsid w:val="00E12262"/>
    <w:rsid w:val="00E12D69"/>
    <w:rsid w:val="00E132B4"/>
    <w:rsid w:val="00E15EDA"/>
    <w:rsid w:val="00E165A1"/>
    <w:rsid w:val="00E16D32"/>
    <w:rsid w:val="00E174AC"/>
    <w:rsid w:val="00E17DE6"/>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FDB"/>
    <w:rsid w:val="00E3064F"/>
    <w:rsid w:val="00E30A1C"/>
    <w:rsid w:val="00E312F0"/>
    <w:rsid w:val="00E31386"/>
    <w:rsid w:val="00E31814"/>
    <w:rsid w:val="00E3318F"/>
    <w:rsid w:val="00E334CC"/>
    <w:rsid w:val="00E33B0C"/>
    <w:rsid w:val="00E34713"/>
    <w:rsid w:val="00E35EA0"/>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389"/>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A38"/>
    <w:rsid w:val="00E914F8"/>
    <w:rsid w:val="00E92166"/>
    <w:rsid w:val="00E92235"/>
    <w:rsid w:val="00E92282"/>
    <w:rsid w:val="00E92A08"/>
    <w:rsid w:val="00E92E51"/>
    <w:rsid w:val="00E9316D"/>
    <w:rsid w:val="00E9391F"/>
    <w:rsid w:val="00E9412A"/>
    <w:rsid w:val="00E9477A"/>
    <w:rsid w:val="00E94873"/>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A0D"/>
    <w:rsid w:val="00EB0AF2"/>
    <w:rsid w:val="00EB1012"/>
    <w:rsid w:val="00EB1B0C"/>
    <w:rsid w:val="00EB1BA2"/>
    <w:rsid w:val="00EB3D03"/>
    <w:rsid w:val="00EB3F75"/>
    <w:rsid w:val="00EB403D"/>
    <w:rsid w:val="00EB436A"/>
    <w:rsid w:val="00EB4B44"/>
    <w:rsid w:val="00EB4E0A"/>
    <w:rsid w:val="00EB639A"/>
    <w:rsid w:val="00EB6506"/>
    <w:rsid w:val="00EB66B7"/>
    <w:rsid w:val="00EB7BC1"/>
    <w:rsid w:val="00EB7CB1"/>
    <w:rsid w:val="00EC1064"/>
    <w:rsid w:val="00EC1699"/>
    <w:rsid w:val="00EC1C83"/>
    <w:rsid w:val="00EC278C"/>
    <w:rsid w:val="00EC35A5"/>
    <w:rsid w:val="00EC35EF"/>
    <w:rsid w:val="00EC4D57"/>
    <w:rsid w:val="00EC4DF5"/>
    <w:rsid w:val="00EC7177"/>
    <w:rsid w:val="00ED0443"/>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7BF9"/>
    <w:rsid w:val="00F003D3"/>
    <w:rsid w:val="00F006A7"/>
    <w:rsid w:val="00F00DF1"/>
    <w:rsid w:val="00F012B6"/>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040"/>
    <w:rsid w:val="00F311D4"/>
    <w:rsid w:val="00F32065"/>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4C3D"/>
    <w:rsid w:val="00F7531E"/>
    <w:rsid w:val="00F77F0C"/>
    <w:rsid w:val="00F80FD8"/>
    <w:rsid w:val="00F82738"/>
    <w:rsid w:val="00F8283A"/>
    <w:rsid w:val="00F8317D"/>
    <w:rsid w:val="00F831E0"/>
    <w:rsid w:val="00F83945"/>
    <w:rsid w:val="00F845CB"/>
    <w:rsid w:val="00F847CB"/>
    <w:rsid w:val="00F84905"/>
    <w:rsid w:val="00F85726"/>
    <w:rsid w:val="00F85A7C"/>
    <w:rsid w:val="00F8650D"/>
    <w:rsid w:val="00F86B52"/>
    <w:rsid w:val="00F9003B"/>
    <w:rsid w:val="00F90CA3"/>
    <w:rsid w:val="00F90D43"/>
    <w:rsid w:val="00F90E31"/>
    <w:rsid w:val="00F9112A"/>
    <w:rsid w:val="00F915DC"/>
    <w:rsid w:val="00F93DB2"/>
    <w:rsid w:val="00F94230"/>
    <w:rsid w:val="00F94288"/>
    <w:rsid w:val="00F9454B"/>
    <w:rsid w:val="00F94E3A"/>
    <w:rsid w:val="00F95038"/>
    <w:rsid w:val="00FA05A2"/>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B46"/>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B7D41"/>
    <w:rsid w:val="00FC0135"/>
    <w:rsid w:val="00FC0DBC"/>
    <w:rsid w:val="00FC102E"/>
    <w:rsid w:val="00FC1A47"/>
    <w:rsid w:val="00FC1D53"/>
    <w:rsid w:val="00FC2C84"/>
    <w:rsid w:val="00FC3027"/>
    <w:rsid w:val="00FC3866"/>
    <w:rsid w:val="00FC3B64"/>
    <w:rsid w:val="00FC3D5B"/>
    <w:rsid w:val="00FC4500"/>
    <w:rsid w:val="00FC4691"/>
    <w:rsid w:val="00FC4C61"/>
    <w:rsid w:val="00FC515D"/>
    <w:rsid w:val="00FC6810"/>
    <w:rsid w:val="00FC6A45"/>
    <w:rsid w:val="00FC6D72"/>
    <w:rsid w:val="00FD07A0"/>
    <w:rsid w:val="00FD08C5"/>
    <w:rsid w:val="00FD1107"/>
    <w:rsid w:val="00FD229D"/>
    <w:rsid w:val="00FD282D"/>
    <w:rsid w:val="00FD36A8"/>
    <w:rsid w:val="00FD3B04"/>
    <w:rsid w:val="00FD425C"/>
    <w:rsid w:val="00FD46B7"/>
    <w:rsid w:val="00FD5C78"/>
    <w:rsid w:val="00FD70AA"/>
    <w:rsid w:val="00FD7C1A"/>
    <w:rsid w:val="00FE0CAD"/>
    <w:rsid w:val="00FE0E4E"/>
    <w:rsid w:val="00FE15C7"/>
    <w:rsid w:val="00FE19E2"/>
    <w:rsid w:val="00FE25F8"/>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5293"/>
    <w:rsid w:val="00FF52DE"/>
    <w:rsid w:val="00FF5A4C"/>
    <w:rsid w:val="00FF5BAB"/>
    <w:rsid w:val="00FF6550"/>
    <w:rsid w:val="00FF6551"/>
    <w:rsid w:val="00FF77D7"/>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197399166">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812717095">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195073778">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D5CC9A82F4CA4994369CB12279FC6B" ma:contentTypeVersion="2" ma:contentTypeDescription="Create a new document." ma:contentTypeScope="" ma:versionID="820c5c9798e8f6ec6345068bfcc4af9a">
  <xsd:schema xmlns:xsd="http://www.w3.org/2001/XMLSchema" xmlns:xs="http://www.w3.org/2001/XMLSchema" xmlns:p="http://schemas.microsoft.com/office/2006/metadata/properties" xmlns:ns3="3f8cb3f4-7d97-4920-8e5c-562edae67c05" targetNamespace="http://schemas.microsoft.com/office/2006/metadata/properties" ma:root="true" ma:fieldsID="1d460410a044dca5697aa40ea58e34fb" ns3:_="">
    <xsd:import namespace="3f8cb3f4-7d97-4920-8e5c-562edae67c05"/>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b3f4-7d97-4920-8e5c-562edae67c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2.xml><?xml version="1.0" encoding="utf-8"?>
<ds:datastoreItem xmlns:ds="http://schemas.openxmlformats.org/officeDocument/2006/customXml" ds:itemID="{F2C45BDB-7A27-4126-81A2-4131C3D66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b3f4-7d97-4920-8e5c-562edae67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4.xml><?xml version="1.0" encoding="utf-8"?>
<ds:datastoreItem xmlns:ds="http://schemas.openxmlformats.org/officeDocument/2006/customXml" ds:itemID="{AA42F44B-3884-46FE-A0B8-AD5EA7B0749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8cb3f4-7d97-4920-8e5c-562edae67c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0</TotalTime>
  <Pages>7</Pages>
  <Words>2501</Words>
  <Characters>13138</Characters>
  <Application>Microsoft Office Word</Application>
  <DocSecurity>4</DocSecurity>
  <Lines>109</Lines>
  <Paragraphs>31</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15608</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Jo Skidmore</cp:lastModifiedBy>
  <cp:revision>2</cp:revision>
  <cp:lastPrinted>2021-04-06T16:15:00Z</cp:lastPrinted>
  <dcterms:created xsi:type="dcterms:W3CDTF">2021-07-19T15:47:00Z</dcterms:created>
  <dcterms:modified xsi:type="dcterms:W3CDTF">2021-07-19T15:47:00Z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0x01010097D5CC9A82F4CA4994369CB12279FC6B</vt:lpwstr>
  </property>
</Properties>
</file>